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A8843" w14:textId="5BC48027" w:rsidR="00BF44B1" w:rsidRPr="007A722C" w:rsidRDefault="00F543BB" w:rsidP="00955963">
      <w:pPr>
        <w:tabs>
          <w:tab w:val="right" w:pos="9630"/>
        </w:tabs>
        <w:rPr>
          <w:b/>
          <w:bCs/>
        </w:rPr>
      </w:pPr>
      <w:r w:rsidRPr="007A722C">
        <w:rPr>
          <w:b/>
          <w:bCs/>
        </w:rPr>
        <w:t xml:space="preserve">3GPP TSG RAN WG1 </w:t>
      </w:r>
      <w:r w:rsidR="00EB44CC" w:rsidRPr="007A722C">
        <w:rPr>
          <w:b/>
          <w:bCs/>
        </w:rPr>
        <w:t>#100</w:t>
      </w:r>
      <w:r w:rsidR="000A1455" w:rsidRPr="007A722C">
        <w:rPr>
          <w:b/>
          <w:bCs/>
        </w:rPr>
        <w:t>bis</w:t>
      </w:r>
      <w:r w:rsidR="002B7A92" w:rsidRPr="007A722C">
        <w:rPr>
          <w:b/>
          <w:bCs/>
        </w:rPr>
        <w:tab/>
      </w:r>
      <w:r w:rsidR="00BF44B1" w:rsidRPr="007A722C">
        <w:rPr>
          <w:b/>
          <w:bCs/>
        </w:rPr>
        <w:t>R1-</w:t>
      </w:r>
      <w:r w:rsidR="00EB44CC" w:rsidRPr="007A722C">
        <w:rPr>
          <w:b/>
          <w:bCs/>
        </w:rPr>
        <w:t>20</w:t>
      </w:r>
      <w:r w:rsidR="00955963" w:rsidRPr="007A722C">
        <w:rPr>
          <w:b/>
          <w:bCs/>
        </w:rPr>
        <w:t>02352</w:t>
      </w:r>
    </w:p>
    <w:p w14:paraId="732A4CAA" w14:textId="4D3AED2B" w:rsidR="00F543BB" w:rsidRPr="007A722C" w:rsidRDefault="00DF61CF" w:rsidP="006B7633">
      <w:pPr>
        <w:rPr>
          <w:b/>
          <w:bCs/>
          <w:lang w:eastAsia="ja-JP"/>
        </w:rPr>
      </w:pPr>
      <w:r w:rsidRPr="007A722C">
        <w:rPr>
          <w:b/>
          <w:bCs/>
          <w:lang w:eastAsia="ja-JP"/>
        </w:rPr>
        <w:t xml:space="preserve">e-Meeting, </w:t>
      </w:r>
      <w:r w:rsidR="00067F81" w:rsidRPr="007A722C">
        <w:rPr>
          <w:b/>
          <w:bCs/>
          <w:lang w:eastAsia="ja-JP"/>
        </w:rPr>
        <w:t>April 20</w:t>
      </w:r>
      <w:r w:rsidRPr="007A722C">
        <w:rPr>
          <w:b/>
          <w:bCs/>
          <w:vertAlign w:val="superscript"/>
          <w:lang w:eastAsia="ja-JP"/>
        </w:rPr>
        <w:t>th</w:t>
      </w:r>
      <w:r w:rsidRPr="007A722C">
        <w:rPr>
          <w:b/>
          <w:bCs/>
          <w:lang w:eastAsia="ja-JP"/>
        </w:rPr>
        <w:t xml:space="preserve"> -</w:t>
      </w:r>
      <w:r w:rsidR="00E07E0E">
        <w:rPr>
          <w:b/>
          <w:bCs/>
          <w:lang w:eastAsia="ja-JP"/>
        </w:rPr>
        <w:t xml:space="preserve"> </w:t>
      </w:r>
      <w:r w:rsidR="00067F81" w:rsidRPr="007A722C">
        <w:rPr>
          <w:b/>
          <w:bCs/>
          <w:lang w:eastAsia="ja-JP"/>
        </w:rPr>
        <w:t>April</w:t>
      </w:r>
      <w:r w:rsidRPr="007A722C">
        <w:rPr>
          <w:b/>
          <w:bCs/>
          <w:lang w:eastAsia="ja-JP"/>
        </w:rPr>
        <w:t xml:space="preserve"> </w:t>
      </w:r>
      <w:r w:rsidR="00067F81" w:rsidRPr="007A722C">
        <w:rPr>
          <w:b/>
          <w:bCs/>
          <w:lang w:eastAsia="ja-JP"/>
        </w:rPr>
        <w:t>30</w:t>
      </w:r>
      <w:r w:rsidRPr="007A722C">
        <w:rPr>
          <w:b/>
          <w:bCs/>
          <w:vertAlign w:val="superscript"/>
          <w:lang w:eastAsia="ja-JP"/>
        </w:rPr>
        <w:t>th</w:t>
      </w:r>
      <w:r w:rsidR="00F543BB" w:rsidRPr="007A722C">
        <w:rPr>
          <w:b/>
          <w:bCs/>
          <w:lang w:eastAsia="ja-JP"/>
        </w:rPr>
        <w:t>, 20</w:t>
      </w:r>
      <w:r w:rsidR="00EB44CC" w:rsidRPr="007A722C">
        <w:rPr>
          <w:b/>
          <w:bCs/>
          <w:lang w:eastAsia="ja-JP"/>
        </w:rPr>
        <w:t>20</w:t>
      </w:r>
    </w:p>
    <w:p w14:paraId="40CC82A4" w14:textId="77777777" w:rsidR="001F044A" w:rsidRPr="001F044A" w:rsidRDefault="001F044A" w:rsidP="006B7633">
      <w:pPr>
        <w:rPr>
          <w:lang w:eastAsia="ja-JP"/>
        </w:rPr>
      </w:pPr>
    </w:p>
    <w:p w14:paraId="70F9AF9F" w14:textId="714214A6" w:rsidR="006A6DB4" w:rsidRDefault="00E90E49" w:rsidP="006B7633">
      <w:pPr>
        <w:pStyle w:val="3GPPHeader"/>
      </w:pPr>
      <w:r w:rsidRPr="00315C6E">
        <w:t>Agenda Item:</w:t>
      </w:r>
      <w:r w:rsidRPr="00315C6E">
        <w:tab/>
      </w:r>
      <w:r w:rsidR="00624246">
        <w:t>7.</w:t>
      </w:r>
      <w:r w:rsidR="0020254E">
        <w:t>2.</w:t>
      </w:r>
      <w:r w:rsidR="000A1455">
        <w:t>11.5</w:t>
      </w:r>
    </w:p>
    <w:p w14:paraId="2D2AF385" w14:textId="77777777" w:rsidR="00E90E49" w:rsidRPr="00315C6E" w:rsidRDefault="003D3C45" w:rsidP="006B7633">
      <w:pPr>
        <w:pStyle w:val="3GPPHeader"/>
      </w:pPr>
      <w:r w:rsidRPr="00315C6E">
        <w:t>Source:</w:t>
      </w:r>
      <w:r w:rsidR="00E90E49" w:rsidRPr="00315C6E">
        <w:tab/>
      </w:r>
      <w:r w:rsidR="00F12DE8" w:rsidRPr="00315C6E">
        <w:t>Apple</w:t>
      </w:r>
      <w:r w:rsidR="009A524B">
        <w:t xml:space="preserve"> </w:t>
      </w:r>
      <w:r w:rsidR="00A20E07">
        <w:t>Inc.</w:t>
      </w:r>
    </w:p>
    <w:p w14:paraId="247A4AC0" w14:textId="0D4B6B7F" w:rsidR="00D27B56" w:rsidRDefault="003D3C45" w:rsidP="006B7633">
      <w:pPr>
        <w:pStyle w:val="3GPPHeader"/>
      </w:pPr>
      <w:r w:rsidRPr="00315C6E">
        <w:t>Title:</w:t>
      </w:r>
      <w:r w:rsidR="00E90E49" w:rsidRPr="00315C6E">
        <w:tab/>
      </w:r>
      <w:r w:rsidR="000A1455">
        <w:t>Discussions on UE Features on URLLC/IIoT</w:t>
      </w:r>
    </w:p>
    <w:p w14:paraId="51262CFF" w14:textId="38074741" w:rsidR="00D86340" w:rsidRPr="00D86340" w:rsidRDefault="00D52012" w:rsidP="006B7633">
      <w:pPr>
        <w:pStyle w:val="3GPPHeader"/>
      </w:pPr>
      <w:r>
        <w:t>Document for:</w:t>
      </w:r>
      <w:r>
        <w:tab/>
        <w:t>Discussion/</w:t>
      </w:r>
      <w:r w:rsidR="00E90E49" w:rsidRPr="00315C6E">
        <w:t>Decision</w:t>
      </w:r>
    </w:p>
    <w:p w14:paraId="2A7DCCD0" w14:textId="3DA0BE55" w:rsidR="00692660" w:rsidRDefault="00D86340" w:rsidP="009530C7">
      <w:pPr>
        <w:pStyle w:val="Heading1"/>
      </w:pPr>
      <w:r>
        <w:t>1.</w:t>
      </w:r>
      <w:r w:rsidR="00A45DC2">
        <w:tab/>
      </w:r>
      <w:r w:rsidR="00E90E49" w:rsidRPr="00315C6E">
        <w:t>Introduction</w:t>
      </w:r>
    </w:p>
    <w:p w14:paraId="03726DF8" w14:textId="39106A26" w:rsidR="0047366F" w:rsidRDefault="0047366F" w:rsidP="006B7633">
      <w:r>
        <w:t>A preliminary draft on UE feature list was provided in [1], which serves as the starting point for discussion in RAN1#100bis-e. In this contribution, we discuss the UE features for URLLC and IIoT WIs, and provide our views.</w:t>
      </w:r>
    </w:p>
    <w:p w14:paraId="4A7EC6CB" w14:textId="465271B3" w:rsidR="006B7633" w:rsidRPr="00CC31F0" w:rsidRDefault="00D86340" w:rsidP="00CC31F0">
      <w:pPr>
        <w:pStyle w:val="Heading1"/>
      </w:pPr>
      <w:r>
        <w:t>2.</w:t>
      </w:r>
      <w:r w:rsidR="00A45DC2">
        <w:tab/>
      </w:r>
      <w:r w:rsidR="00CC31F0">
        <w:t>FG</w:t>
      </w:r>
      <w:r w:rsidR="006B7633">
        <w:t xml:space="preserve"> 11-2/2b (PDCCH monitoring capability)</w:t>
      </w:r>
    </w:p>
    <w:tbl>
      <w:tblPr>
        <w:tblW w:w="968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351"/>
        <w:gridCol w:w="754"/>
        <w:gridCol w:w="2666"/>
        <w:gridCol w:w="270"/>
        <w:gridCol w:w="360"/>
        <w:gridCol w:w="360"/>
        <w:gridCol w:w="450"/>
        <w:gridCol w:w="720"/>
        <w:gridCol w:w="270"/>
        <w:gridCol w:w="360"/>
        <w:gridCol w:w="180"/>
        <w:gridCol w:w="2163"/>
        <w:gridCol w:w="779"/>
      </w:tblGrid>
      <w:tr w:rsidR="006B7633" w:rsidRPr="006B7633" w14:paraId="3089A9D2" w14:textId="77777777" w:rsidTr="006B7633">
        <w:trPr>
          <w:trHeight w:val="20"/>
        </w:trPr>
        <w:tc>
          <w:tcPr>
            <w:tcW w:w="351" w:type="dxa"/>
            <w:tcBorders>
              <w:top w:val="single" w:sz="4" w:space="0" w:color="auto"/>
              <w:left w:val="single" w:sz="4" w:space="0" w:color="auto"/>
              <w:bottom w:val="single" w:sz="4" w:space="0" w:color="auto"/>
              <w:right w:val="single" w:sz="4" w:space="0" w:color="auto"/>
            </w:tcBorders>
            <w:shd w:val="clear" w:color="auto" w:fill="auto"/>
          </w:tcPr>
          <w:p w14:paraId="2272D81C" w14:textId="77777777" w:rsidR="006B7633" w:rsidRPr="006B7633" w:rsidRDefault="006B7633" w:rsidP="006B7633">
            <w:pPr>
              <w:pStyle w:val="TAL"/>
              <w:rPr>
                <w:sz w:val="10"/>
                <w:szCs w:val="10"/>
              </w:rPr>
            </w:pPr>
            <w:r w:rsidRPr="006B7633">
              <w:rPr>
                <w:sz w:val="10"/>
                <w:szCs w:val="10"/>
              </w:rPr>
              <w:t>11-2</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AD964FE" w14:textId="77777777" w:rsidR="006B7633" w:rsidRPr="006B7633" w:rsidRDefault="006B7633" w:rsidP="006B7633">
            <w:pPr>
              <w:pStyle w:val="TAL"/>
              <w:rPr>
                <w:sz w:val="10"/>
                <w:szCs w:val="10"/>
              </w:rPr>
            </w:pPr>
            <w:r w:rsidRPr="006B7633">
              <w:rPr>
                <w:sz w:val="10"/>
                <w:szCs w:val="10"/>
              </w:rPr>
              <w:t xml:space="preserve">Rel-16 PDCCH monitoring capability </w:t>
            </w:r>
          </w:p>
        </w:tc>
        <w:tc>
          <w:tcPr>
            <w:tcW w:w="2666" w:type="dxa"/>
            <w:tcBorders>
              <w:top w:val="single" w:sz="4" w:space="0" w:color="auto"/>
              <w:left w:val="single" w:sz="4" w:space="0" w:color="auto"/>
              <w:bottom w:val="single" w:sz="4" w:space="0" w:color="auto"/>
              <w:right w:val="single" w:sz="4" w:space="0" w:color="auto"/>
            </w:tcBorders>
            <w:shd w:val="clear" w:color="auto" w:fill="auto"/>
          </w:tcPr>
          <w:p w14:paraId="71042E4D" w14:textId="77777777" w:rsidR="006B7633" w:rsidRPr="006B7633" w:rsidRDefault="006B7633" w:rsidP="006B7633">
            <w:pPr>
              <w:pStyle w:val="TAL"/>
              <w:rPr>
                <w:sz w:val="10"/>
                <w:szCs w:val="10"/>
              </w:rPr>
            </w:pPr>
            <w:r w:rsidRPr="006B7633">
              <w:rPr>
                <w:sz w:val="10"/>
                <w:szCs w:val="10"/>
              </w:rPr>
              <w:t xml:space="preserve">1) Supports the limit C on the maximum number of non-overlapped CCEs for channel estimation per PDCCH monitoring span for combination (X, Y, </w:t>
            </w:r>
            <w:r w:rsidRPr="006B7633">
              <w:rPr>
                <w:sz w:val="10"/>
                <w:szCs w:val="10"/>
              </w:rPr>
              <w:sym w:font="Symbol" w:char="F06D"/>
            </w:r>
            <w:r w:rsidRPr="006B7633">
              <w:rPr>
                <w:sz w:val="10"/>
                <w:szCs w:val="10"/>
              </w:rPr>
              <w:t xml:space="preserve">)   </w:t>
            </w:r>
          </w:p>
          <w:p w14:paraId="48712B7F" w14:textId="77777777" w:rsidR="006B7633" w:rsidRPr="006B7633" w:rsidRDefault="006B7633" w:rsidP="006B7633">
            <w:pPr>
              <w:pStyle w:val="TAL"/>
              <w:rPr>
                <w:sz w:val="10"/>
                <w:szCs w:val="10"/>
              </w:rPr>
            </w:pPr>
            <w:bookmarkStart w:id="0" w:name="OLE_LINK1"/>
            <w:r w:rsidRPr="006B7633">
              <w:rPr>
                <w:sz w:val="10"/>
                <w:szCs w:val="10"/>
              </w:rPr>
              <w:t>2) If UE reports the support of more than one combination of C(X, Y) for a given SCS, and if multiple combinations of C(X, Y) are valid for the span pattern, the maximum value of C of the valid combinations is applied</w:t>
            </w:r>
          </w:p>
          <w:bookmarkEnd w:id="0"/>
          <w:p w14:paraId="389E73CA" w14:textId="77777777" w:rsidR="006B7633" w:rsidRPr="006B7633" w:rsidRDefault="006B7633" w:rsidP="006B7633">
            <w:pPr>
              <w:pStyle w:val="TAL"/>
              <w:rPr>
                <w:sz w:val="10"/>
                <w:szCs w:val="10"/>
              </w:rPr>
            </w:pPr>
            <w:r w:rsidRPr="006B7633">
              <w:rPr>
                <w:sz w:val="10"/>
                <w:szCs w:val="10"/>
              </w:rPr>
              <w:t xml:space="preserve">3) Supports the limit M on the maximum number of monitored PDCCH </w:t>
            </w:r>
            <w:r w:rsidRPr="006B7633">
              <w:rPr>
                <w:rFonts w:eastAsia="SimSun"/>
                <w:iCs/>
                <w:sz w:val="10"/>
                <w:szCs w:val="10"/>
                <w:lang w:eastAsia="zh-CN"/>
              </w:rPr>
              <w:t xml:space="preserve">candidates per PDCCH monitoring span </w:t>
            </w:r>
            <w:r w:rsidRPr="006B7633">
              <w:rPr>
                <w:sz w:val="10"/>
                <w:szCs w:val="10"/>
              </w:rPr>
              <w:t xml:space="preserve">for combination (X, Y, </w:t>
            </w:r>
            <w:r w:rsidRPr="006B7633">
              <w:rPr>
                <w:sz w:val="10"/>
                <w:szCs w:val="10"/>
              </w:rPr>
              <w:sym w:font="Symbol" w:char="F06D"/>
            </w:r>
            <w:r w:rsidRPr="006B7633">
              <w:rPr>
                <w:sz w:val="10"/>
                <w:szCs w:val="10"/>
              </w:rPr>
              <w:t xml:space="preserve">)  </w:t>
            </w:r>
          </w:p>
          <w:p w14:paraId="31CCDF41" w14:textId="77777777" w:rsidR="006B7633" w:rsidRPr="006B7633" w:rsidRDefault="006B7633" w:rsidP="006B7633">
            <w:pPr>
              <w:pStyle w:val="TAL"/>
              <w:rPr>
                <w:sz w:val="10"/>
                <w:szCs w:val="10"/>
              </w:rPr>
            </w:pPr>
            <w:r w:rsidRPr="006B7633">
              <w:rPr>
                <w:sz w:val="10"/>
                <w:szCs w:val="10"/>
              </w:rPr>
              <w:t>4) If UE reports the support of more than one combination of M(X, Y) for a given SCS, and if multiple combinations of M(X, Y) are valid for the span pattern, the maximum value of M of the valid combinations is applied</w:t>
            </w:r>
          </w:p>
          <w:p w14:paraId="1B9D9669" w14:textId="77777777" w:rsidR="006B7633" w:rsidRPr="006B7633" w:rsidRDefault="006B7633" w:rsidP="006B7633">
            <w:pPr>
              <w:pStyle w:val="TAL"/>
              <w:rPr>
                <w:rFonts w:eastAsia="SimSun"/>
                <w:sz w:val="10"/>
                <w:szCs w:val="10"/>
              </w:rPr>
            </w:pPr>
            <w:r w:rsidRPr="006B7633">
              <w:rPr>
                <w:rFonts w:hint="eastAsia"/>
                <w:sz w:val="10"/>
                <w:szCs w:val="10"/>
              </w:rPr>
              <w:t>5</w:t>
            </w:r>
            <w:r w:rsidRPr="006B7633">
              <w:rPr>
                <w:sz w:val="10"/>
                <w:szCs w:val="10"/>
              </w:rPr>
              <w:t xml:space="preserve">) </w:t>
            </w:r>
            <w:r w:rsidRPr="006B7633">
              <w:rPr>
                <w:rFonts w:hint="eastAsia"/>
                <w:sz w:val="10"/>
                <w:szCs w:val="10"/>
              </w:rPr>
              <w:t>C</w:t>
            </w:r>
            <w:r w:rsidRPr="006B7633">
              <w:rPr>
                <w:sz w:val="10"/>
                <w:szCs w:val="10"/>
              </w:rPr>
              <w:t>apability on the number of CCs with Rel-16 PDCCH monitor</w:t>
            </w:r>
            <w:r w:rsidRPr="006B7633">
              <w:rPr>
                <w:rFonts w:eastAsia="SimSun"/>
                <w:sz w:val="10"/>
                <w:szCs w:val="10"/>
              </w:rPr>
              <w:t xml:space="preserve">ing capability on all the serving cells. </w:t>
            </w:r>
          </w:p>
          <w:p w14:paraId="079FECCD" w14:textId="77777777" w:rsidR="006B7633" w:rsidRPr="006B7633" w:rsidRDefault="006B7633" w:rsidP="006B7633">
            <w:pPr>
              <w:pStyle w:val="TAL"/>
              <w:rPr>
                <w:sz w:val="10"/>
                <w:szCs w:val="10"/>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D4C1FDC" w14:textId="77777777" w:rsidR="006B7633" w:rsidRPr="006B7633" w:rsidRDefault="006B7633" w:rsidP="006B7633">
            <w:pPr>
              <w:pStyle w:val="TAL"/>
              <w:rPr>
                <w:sz w:val="10"/>
                <w:szCs w:val="10"/>
              </w:rPr>
            </w:pPr>
            <w:r w:rsidRPr="00056961">
              <w:rPr>
                <w:rFonts w:hint="eastAsia"/>
                <w:sz w:val="10"/>
                <w:szCs w:val="10"/>
                <w:highlight w:val="yellow"/>
              </w:rPr>
              <w:t>3-5b</w:t>
            </w:r>
            <w:r w:rsidRPr="006B7633">
              <w:rPr>
                <w:rFonts w:hint="eastAsia"/>
                <w:sz w:val="10"/>
                <w:szCs w:val="10"/>
              </w:rPr>
              <w:t xml:space="preserv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C6EF4EB" w14:textId="77777777" w:rsidR="006B7633" w:rsidRPr="006B7633" w:rsidRDefault="006B7633" w:rsidP="006B7633">
            <w:pPr>
              <w:pStyle w:val="TAL"/>
              <w:rPr>
                <w:i/>
                <w:sz w:val="10"/>
                <w:szCs w:val="10"/>
              </w:rPr>
            </w:pPr>
            <w:r w:rsidRPr="006B7633">
              <w:rPr>
                <w:rFonts w:hint="eastAsia"/>
                <w:sz w:val="10"/>
                <w:szCs w:val="10"/>
              </w:rPr>
              <w:t>Yes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7B6A57A" w14:textId="77777777" w:rsidR="006B7633" w:rsidRPr="006B7633" w:rsidRDefault="006B7633" w:rsidP="006B7633">
            <w:pPr>
              <w:pStyle w:val="TAL"/>
              <w:rPr>
                <w:i/>
                <w:sz w:val="10"/>
                <w:szCs w:val="10"/>
              </w:rPr>
            </w:pPr>
            <w:r w:rsidRPr="006B7633">
              <w:rPr>
                <w:rFonts w:hint="eastAsia"/>
                <w:sz w:val="10"/>
                <w:szCs w:val="10"/>
              </w:rPr>
              <w:t>N/A</w:t>
            </w:r>
          </w:p>
        </w:tc>
        <w:tc>
          <w:tcPr>
            <w:tcW w:w="450" w:type="dxa"/>
            <w:tcBorders>
              <w:top w:val="single" w:sz="4" w:space="0" w:color="auto"/>
              <w:left w:val="single" w:sz="4" w:space="0" w:color="auto"/>
              <w:bottom w:val="single" w:sz="4" w:space="0" w:color="auto"/>
              <w:right w:val="single" w:sz="4" w:space="0" w:color="auto"/>
            </w:tcBorders>
          </w:tcPr>
          <w:p w14:paraId="54F70572" w14:textId="77777777" w:rsidR="006B7633" w:rsidRPr="006B7633" w:rsidRDefault="006B7633" w:rsidP="006B7633">
            <w:pPr>
              <w:pStyle w:val="TAL"/>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98D53C" w14:textId="77777777" w:rsidR="006B7633" w:rsidRPr="006B7633" w:rsidRDefault="006B7633" w:rsidP="006B7633">
            <w:pPr>
              <w:pStyle w:val="TAL"/>
              <w:rPr>
                <w:sz w:val="10"/>
                <w:szCs w:val="10"/>
              </w:rPr>
            </w:pPr>
            <w:r w:rsidRPr="006B7633">
              <w:rPr>
                <w:rFonts w:hint="eastAsia"/>
                <w:sz w:val="10"/>
                <w:szCs w:val="10"/>
              </w:rPr>
              <w:t>[</w:t>
            </w:r>
            <w:r w:rsidRPr="006B7633">
              <w:rPr>
                <w:sz w:val="10"/>
                <w:szCs w:val="10"/>
              </w:rPr>
              <w:t>FSPC]</w:t>
            </w:r>
          </w:p>
          <w:p w14:paraId="39392B13" w14:textId="77777777" w:rsidR="006B7633" w:rsidRPr="006B7633" w:rsidRDefault="006B7633" w:rsidP="006B7633">
            <w:pPr>
              <w:pStyle w:val="TAL"/>
              <w:rPr>
                <w:sz w:val="10"/>
                <w:szCs w:val="10"/>
              </w:rPr>
            </w:pPr>
          </w:p>
          <w:p w14:paraId="61364E4B" w14:textId="1DBF1AAF" w:rsidR="006B7633" w:rsidRPr="006B7633" w:rsidRDefault="006B7633" w:rsidP="006B7633">
            <w:pPr>
              <w:pStyle w:val="TAL"/>
              <w:rPr>
                <w:sz w:val="10"/>
                <w:szCs w:val="10"/>
                <w:lang w:eastAsia="ja-JP"/>
              </w:rPr>
            </w:pPr>
            <w:r w:rsidRPr="006B7633">
              <w:rPr>
                <w:sz w:val="10"/>
                <w:szCs w:val="10"/>
              </w:rPr>
              <w:t>FFS: Component 5) reported 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B667DA4" w14:textId="77777777" w:rsidR="006B7633" w:rsidRPr="006B7633" w:rsidRDefault="006B7633" w:rsidP="006B7633">
            <w:pPr>
              <w:pStyle w:val="TAL"/>
              <w:rPr>
                <w:sz w:val="10"/>
                <w:szCs w:val="10"/>
              </w:rPr>
            </w:pPr>
            <w:r w:rsidRPr="006B7633">
              <w:rPr>
                <w:sz w:val="10"/>
                <w:szCs w:val="10"/>
              </w:rPr>
              <w:t>[</w:t>
            </w:r>
            <w:r w:rsidRPr="006B7633">
              <w:rPr>
                <w:rFonts w:hint="eastAsia"/>
                <w:sz w:val="10"/>
                <w:szCs w:val="10"/>
              </w:rPr>
              <w:t>N/A</w:t>
            </w:r>
            <w:r w:rsidRPr="006B7633">
              <w:rPr>
                <w:sz w:val="10"/>
                <w:szCs w:val="10"/>
              </w:rPr>
              <w:t>]</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5EEFA16" w14:textId="77777777" w:rsidR="006B7633" w:rsidRPr="006B7633" w:rsidRDefault="006B7633" w:rsidP="006B7633">
            <w:pPr>
              <w:pStyle w:val="TAL"/>
              <w:rPr>
                <w:sz w:val="10"/>
                <w:szCs w:val="10"/>
              </w:rPr>
            </w:pPr>
            <w:r w:rsidRPr="006B7633">
              <w:rPr>
                <w:sz w:val="10"/>
                <w:szCs w:val="10"/>
              </w:rPr>
              <w:t>[N/A]</w:t>
            </w:r>
          </w:p>
        </w:tc>
        <w:tc>
          <w:tcPr>
            <w:tcW w:w="180" w:type="dxa"/>
            <w:tcBorders>
              <w:top w:val="single" w:sz="4" w:space="0" w:color="auto"/>
              <w:left w:val="single" w:sz="4" w:space="0" w:color="auto"/>
              <w:bottom w:val="single" w:sz="4" w:space="0" w:color="auto"/>
              <w:right w:val="single" w:sz="4" w:space="0" w:color="auto"/>
            </w:tcBorders>
          </w:tcPr>
          <w:p w14:paraId="5BFCDB0F" w14:textId="77777777" w:rsidR="006B7633" w:rsidRPr="006B7633" w:rsidRDefault="006B7633" w:rsidP="006B7633">
            <w:pPr>
              <w:pStyle w:val="TAL"/>
              <w:rPr>
                <w:sz w:val="10"/>
                <w:szCs w:val="1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E6CA9B7" w14:textId="77777777" w:rsidR="006B7633" w:rsidRPr="006B7633" w:rsidRDefault="006B7633" w:rsidP="006B7633">
            <w:pPr>
              <w:pStyle w:val="TAL"/>
              <w:rPr>
                <w:sz w:val="10"/>
                <w:szCs w:val="10"/>
              </w:rPr>
            </w:pPr>
            <w:r w:rsidRPr="006B7633">
              <w:rPr>
                <w:sz w:val="10"/>
                <w:szCs w:val="10"/>
              </w:rPr>
              <w:t xml:space="preserve">This capability is necessary for SCS 15 kHz and 30 kHz. </w:t>
            </w:r>
          </w:p>
          <w:p w14:paraId="79B78E18" w14:textId="77777777" w:rsidR="006B7633" w:rsidRPr="006B7633" w:rsidRDefault="006B7633" w:rsidP="006B7633">
            <w:pPr>
              <w:pStyle w:val="TAL"/>
              <w:rPr>
                <w:sz w:val="10"/>
                <w:szCs w:val="10"/>
              </w:rPr>
            </w:pPr>
          </w:p>
          <w:p w14:paraId="11D32CE7" w14:textId="77777777" w:rsidR="006B7633" w:rsidRPr="006B7633" w:rsidRDefault="006B7633" w:rsidP="006B7633">
            <w:pPr>
              <w:pStyle w:val="TAL"/>
              <w:rPr>
                <w:sz w:val="10"/>
                <w:szCs w:val="10"/>
              </w:rPr>
            </w:pPr>
            <w:r w:rsidRPr="006B7633">
              <w:rPr>
                <w:sz w:val="10"/>
                <w:szCs w:val="10"/>
              </w:rPr>
              <w:t xml:space="preserve">FFS: Adding a component for “supported combination(s) </w:t>
            </w:r>
            <w:r w:rsidRPr="006B7633">
              <w:rPr>
                <w:sz w:val="10"/>
                <w:szCs w:val="10"/>
                <w:lang w:eastAsia="ja-JP"/>
              </w:rPr>
              <w:t xml:space="preserve">(X, Y, </w:t>
            </w:r>
            <w:r w:rsidRPr="006B7633">
              <w:rPr>
                <w:sz w:val="10"/>
                <w:szCs w:val="10"/>
                <w:lang w:eastAsia="ja-JP"/>
              </w:rPr>
              <w:sym w:font="Symbol" w:char="F06D"/>
            </w:r>
            <w:r w:rsidRPr="006B7633">
              <w:rPr>
                <w:sz w:val="10"/>
                <w:szCs w:val="10"/>
                <w:lang w:eastAsia="ja-JP"/>
              </w:rPr>
              <w:t>),</w:t>
            </w:r>
            <w:r w:rsidRPr="006B7633">
              <w:rPr>
                <w:sz w:val="10"/>
                <w:szCs w:val="10"/>
              </w:rPr>
              <w:t xml:space="preserve"> which may depend on </w:t>
            </w:r>
            <w:bookmarkStart w:id="1" w:name="OLE_LINK22"/>
            <w:r w:rsidRPr="006B7633">
              <w:rPr>
                <w:sz w:val="10"/>
                <w:szCs w:val="10"/>
              </w:rPr>
              <w:t>how to report C, M and (</w:t>
            </w:r>
            <w:r w:rsidRPr="006B7633">
              <w:rPr>
                <w:sz w:val="10"/>
                <w:szCs w:val="10"/>
                <w:lang w:eastAsia="ja-JP"/>
              </w:rPr>
              <w:t xml:space="preserve">X, Y, </w:t>
            </w:r>
            <w:r w:rsidRPr="006B7633">
              <w:rPr>
                <w:sz w:val="10"/>
                <w:szCs w:val="10"/>
                <w:lang w:eastAsia="ja-JP"/>
              </w:rPr>
              <w:sym w:font="Symbol" w:char="F06D"/>
            </w:r>
            <w:r w:rsidRPr="006B7633">
              <w:rPr>
                <w:sz w:val="10"/>
                <w:szCs w:val="10"/>
                <w:lang w:eastAsia="ja-JP"/>
              </w:rPr>
              <w:t>)</w:t>
            </w:r>
            <w:bookmarkEnd w:id="1"/>
            <w:r w:rsidRPr="006B7633">
              <w:rPr>
                <w:sz w:val="10"/>
                <w:szCs w:val="10"/>
              </w:rPr>
              <w:t xml:space="preserve">  </w:t>
            </w:r>
          </w:p>
          <w:p w14:paraId="6D6E48E5" w14:textId="77777777" w:rsidR="006B7633" w:rsidRPr="006B7633" w:rsidRDefault="006B7633" w:rsidP="006B7633">
            <w:pPr>
              <w:pStyle w:val="TAL"/>
              <w:rPr>
                <w:sz w:val="10"/>
                <w:szCs w:val="10"/>
              </w:rPr>
            </w:pPr>
          </w:p>
          <w:p w14:paraId="3AEF7520" w14:textId="77777777" w:rsidR="006B7633" w:rsidRPr="006B7633" w:rsidRDefault="006B7633" w:rsidP="006B7633">
            <w:pPr>
              <w:pStyle w:val="TAL"/>
              <w:rPr>
                <w:sz w:val="10"/>
                <w:szCs w:val="10"/>
              </w:rPr>
            </w:pPr>
            <w:r w:rsidRPr="006B7633">
              <w:rPr>
                <w:sz w:val="10"/>
                <w:szCs w:val="10"/>
                <w:lang w:eastAsia="zh-CN"/>
              </w:rPr>
              <w:t xml:space="preserve">A list of separate UE capabilities </w:t>
            </w:r>
            <w:r w:rsidRPr="006B7633">
              <w:rPr>
                <w:sz w:val="10"/>
                <w:szCs w:val="10"/>
              </w:rPr>
              <w:t xml:space="preserve">C(X, Y, </w:t>
            </w:r>
            <w:r w:rsidRPr="006B7633">
              <w:rPr>
                <w:sz w:val="10"/>
                <w:szCs w:val="10"/>
              </w:rPr>
              <w:sym w:font="Symbol" w:char="F06D"/>
            </w:r>
            <w:r w:rsidRPr="006B7633">
              <w:rPr>
                <w:sz w:val="10"/>
                <w:szCs w:val="10"/>
              </w:rPr>
              <w:t xml:space="preserve">), M(X, Y, </w:t>
            </w:r>
            <w:r w:rsidRPr="006B7633">
              <w:rPr>
                <w:sz w:val="10"/>
                <w:szCs w:val="10"/>
              </w:rPr>
              <w:sym w:font="Symbol" w:char="F06D"/>
            </w:r>
            <w:r w:rsidRPr="006B7633">
              <w:rPr>
                <w:sz w:val="10"/>
                <w:szCs w:val="10"/>
              </w:rPr>
              <w:t>) for processing capability #1;</w:t>
            </w:r>
          </w:p>
          <w:p w14:paraId="0F6D10E3" w14:textId="77777777" w:rsidR="006B7633" w:rsidRPr="006B7633" w:rsidRDefault="006B7633" w:rsidP="006B7633">
            <w:pPr>
              <w:pStyle w:val="TAL"/>
              <w:rPr>
                <w:sz w:val="10"/>
                <w:szCs w:val="10"/>
              </w:rPr>
            </w:pPr>
          </w:p>
          <w:p w14:paraId="662D9A25" w14:textId="77777777" w:rsidR="006B7633" w:rsidRPr="006B7633" w:rsidRDefault="006B7633" w:rsidP="006B7633">
            <w:pPr>
              <w:pStyle w:val="TAL"/>
              <w:rPr>
                <w:sz w:val="10"/>
                <w:szCs w:val="10"/>
              </w:rPr>
            </w:pPr>
            <w:r w:rsidRPr="006B7633">
              <w:rPr>
                <w:sz w:val="10"/>
                <w:szCs w:val="10"/>
                <w:lang w:eastAsia="zh-CN"/>
              </w:rPr>
              <w:t xml:space="preserve">A list of separate UE capabilities </w:t>
            </w:r>
            <w:r w:rsidRPr="006B7633">
              <w:rPr>
                <w:sz w:val="10"/>
                <w:szCs w:val="10"/>
              </w:rPr>
              <w:t xml:space="preserve">C(X, Y, </w:t>
            </w:r>
            <w:r w:rsidRPr="006B7633">
              <w:rPr>
                <w:sz w:val="10"/>
                <w:szCs w:val="10"/>
              </w:rPr>
              <w:sym w:font="Symbol" w:char="F06D"/>
            </w:r>
            <w:r w:rsidRPr="006B7633">
              <w:rPr>
                <w:sz w:val="10"/>
                <w:szCs w:val="10"/>
              </w:rPr>
              <w:t xml:space="preserve">), M(X, Y, </w:t>
            </w:r>
            <w:r w:rsidRPr="006B7633">
              <w:rPr>
                <w:sz w:val="10"/>
                <w:szCs w:val="10"/>
              </w:rPr>
              <w:sym w:font="Symbol" w:char="F06D"/>
            </w:r>
            <w:r w:rsidRPr="006B7633">
              <w:rPr>
                <w:sz w:val="10"/>
                <w:szCs w:val="10"/>
              </w:rPr>
              <w:t>) for processing capability #2;</w:t>
            </w:r>
          </w:p>
          <w:p w14:paraId="7E7F7ACB" w14:textId="77777777" w:rsidR="006B7633" w:rsidRPr="006B7633" w:rsidRDefault="006B7633" w:rsidP="006B7633">
            <w:pPr>
              <w:pStyle w:val="TAL"/>
              <w:rPr>
                <w:sz w:val="10"/>
                <w:szCs w:val="10"/>
              </w:rPr>
            </w:pPr>
          </w:p>
          <w:p w14:paraId="7B96B986" w14:textId="77777777" w:rsidR="006B7633" w:rsidRPr="006B7633" w:rsidRDefault="006B7633" w:rsidP="006B7633">
            <w:pPr>
              <w:pStyle w:val="TAL"/>
              <w:rPr>
                <w:sz w:val="10"/>
                <w:szCs w:val="10"/>
              </w:rPr>
            </w:pPr>
            <w:r w:rsidRPr="006B7633">
              <w:rPr>
                <w:sz w:val="10"/>
                <w:szCs w:val="10"/>
              </w:rPr>
              <w:t>For component 5), if UE supports carrier aggregation with more than [x] DL carriers with Rel-16 PDCCH monitoring capability on all the carriers, UE should report this capability. Value of x (can be &lt; 4) is TBD.</w:t>
            </w:r>
          </w:p>
          <w:p w14:paraId="60584C94" w14:textId="77777777" w:rsidR="006B7633" w:rsidRPr="006B7633" w:rsidRDefault="006B7633" w:rsidP="006B7633">
            <w:pPr>
              <w:pStyle w:val="TAL"/>
              <w:rPr>
                <w:sz w:val="10"/>
                <w:szCs w:val="10"/>
              </w:rPr>
            </w:pPr>
          </w:p>
          <w:p w14:paraId="367EB032" w14:textId="77777777" w:rsidR="006B7633" w:rsidRPr="006B7633" w:rsidRDefault="006B7633" w:rsidP="006B7633">
            <w:pPr>
              <w:pStyle w:val="TAL"/>
              <w:rPr>
                <w:sz w:val="10"/>
                <w:szCs w:val="10"/>
                <w:lang w:eastAsia="zh-CN"/>
              </w:rPr>
            </w:pPr>
            <w:r w:rsidRPr="00056961">
              <w:rPr>
                <w:sz w:val="10"/>
                <w:szCs w:val="10"/>
                <w:highlight w:val="yellow"/>
              </w:rPr>
              <w:t>FFS: Whether to merge component 1) and 3), and accordingly merge component 2</w:t>
            </w:r>
            <w:r w:rsidRPr="00056961">
              <w:rPr>
                <w:sz w:val="10"/>
                <w:szCs w:val="10"/>
                <w:highlight w:val="yellow"/>
                <w:lang w:eastAsia="zh-CN"/>
              </w:rPr>
              <w:t>) and 4)</w:t>
            </w:r>
          </w:p>
          <w:p w14:paraId="353A2D41" w14:textId="77777777" w:rsidR="006B7633" w:rsidRPr="006B7633" w:rsidRDefault="006B7633" w:rsidP="006B7633">
            <w:pPr>
              <w:pStyle w:val="TAL"/>
              <w:rPr>
                <w:sz w:val="10"/>
                <w:szCs w:val="10"/>
              </w:rPr>
            </w:pPr>
          </w:p>
          <w:p w14:paraId="13E6EE35" w14:textId="77777777" w:rsidR="006B7633" w:rsidRPr="006B7633" w:rsidRDefault="006B7633" w:rsidP="006B7633">
            <w:pPr>
              <w:pStyle w:val="TAL"/>
              <w:rPr>
                <w:sz w:val="10"/>
                <w:szCs w:val="10"/>
              </w:rPr>
            </w:pPr>
            <w:r w:rsidRPr="006B7633">
              <w:rPr>
                <w:sz w:val="10"/>
                <w:szCs w:val="10"/>
              </w:rPr>
              <w:t>FFS</w:t>
            </w:r>
            <w:r w:rsidRPr="006B7633">
              <w:rPr>
                <w:sz w:val="10"/>
                <w:szCs w:val="10"/>
                <w:lang w:eastAsia="zh-CN"/>
              </w:rPr>
              <w:t>：</w:t>
            </w:r>
            <w:r w:rsidRPr="006B7633">
              <w:rPr>
                <w:sz w:val="10"/>
                <w:szCs w:val="10"/>
              </w:rPr>
              <w:t>Whether to add a capability for supporting 3 unicast PDSCH/PUSCH per slot separately for each minimum processing capability to match the number of spans for (4,3) pair</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1D4D27B2" w14:textId="77777777" w:rsidR="006B7633" w:rsidRPr="006B7633" w:rsidRDefault="006B7633" w:rsidP="006B7633">
            <w:pPr>
              <w:pStyle w:val="TAL"/>
              <w:rPr>
                <w:sz w:val="10"/>
                <w:szCs w:val="10"/>
              </w:rPr>
            </w:pPr>
            <w:r w:rsidRPr="006B7633">
              <w:rPr>
                <w:sz w:val="10"/>
                <w:szCs w:val="10"/>
              </w:rPr>
              <w:t>Optional with capability signalling</w:t>
            </w:r>
          </w:p>
          <w:p w14:paraId="33F8933C" w14:textId="77777777" w:rsidR="006B7633" w:rsidRPr="006B7633" w:rsidRDefault="006B7633" w:rsidP="006B7633">
            <w:pPr>
              <w:pStyle w:val="TAL"/>
              <w:rPr>
                <w:sz w:val="10"/>
                <w:szCs w:val="10"/>
              </w:rPr>
            </w:pPr>
          </w:p>
          <w:p w14:paraId="623527C8" w14:textId="77777777" w:rsidR="006B7633" w:rsidRPr="006B7633" w:rsidRDefault="006B7633" w:rsidP="006B7633">
            <w:pPr>
              <w:pStyle w:val="TAL"/>
              <w:rPr>
                <w:sz w:val="10"/>
                <w:szCs w:val="10"/>
              </w:rPr>
            </w:pPr>
            <w:r w:rsidRPr="006B7633">
              <w:rPr>
                <w:sz w:val="10"/>
                <w:szCs w:val="10"/>
              </w:rPr>
              <w:t>Candidate value set for (X, Y):</w:t>
            </w:r>
          </w:p>
          <w:p w14:paraId="2C440C55" w14:textId="77777777" w:rsidR="006B7633" w:rsidRPr="006B7633" w:rsidRDefault="006B7633" w:rsidP="006B7633">
            <w:pPr>
              <w:pStyle w:val="TAL"/>
              <w:rPr>
                <w:sz w:val="10"/>
                <w:szCs w:val="10"/>
              </w:rPr>
            </w:pPr>
            <w:r w:rsidRPr="006B7633">
              <w:rPr>
                <w:sz w:val="10"/>
                <w:szCs w:val="10"/>
              </w:rPr>
              <w:t xml:space="preserve">{(7, 3), </w:t>
            </w:r>
          </w:p>
          <w:p w14:paraId="4999E934" w14:textId="77777777" w:rsidR="006B7633" w:rsidRPr="006B7633" w:rsidRDefault="006B7633" w:rsidP="006B7633">
            <w:pPr>
              <w:pStyle w:val="TAL"/>
              <w:rPr>
                <w:sz w:val="10"/>
                <w:szCs w:val="10"/>
              </w:rPr>
            </w:pPr>
            <w:r w:rsidRPr="006B7633">
              <w:rPr>
                <w:sz w:val="10"/>
                <w:szCs w:val="10"/>
              </w:rPr>
              <w:t xml:space="preserve">(4, 3), </w:t>
            </w:r>
          </w:p>
          <w:p w14:paraId="30943EF1" w14:textId="77777777" w:rsidR="006B7633" w:rsidRPr="006B7633" w:rsidRDefault="006B7633" w:rsidP="006B7633">
            <w:pPr>
              <w:pStyle w:val="TAL"/>
              <w:rPr>
                <w:sz w:val="10"/>
                <w:szCs w:val="10"/>
              </w:rPr>
            </w:pPr>
            <w:r w:rsidRPr="006B7633">
              <w:rPr>
                <w:sz w:val="10"/>
                <w:szCs w:val="10"/>
              </w:rPr>
              <w:t>(2, 2)}</w:t>
            </w:r>
          </w:p>
          <w:p w14:paraId="423F6F3B" w14:textId="77777777" w:rsidR="006B7633" w:rsidRPr="006B7633" w:rsidRDefault="006B7633" w:rsidP="006B7633">
            <w:pPr>
              <w:pStyle w:val="TAL"/>
              <w:rPr>
                <w:sz w:val="10"/>
                <w:szCs w:val="10"/>
              </w:rPr>
            </w:pPr>
          </w:p>
          <w:p w14:paraId="169AEF72" w14:textId="77777777" w:rsidR="006B7633" w:rsidRPr="006B7633" w:rsidRDefault="006B7633" w:rsidP="006B7633">
            <w:pPr>
              <w:pStyle w:val="TAL"/>
              <w:rPr>
                <w:sz w:val="10"/>
                <w:szCs w:val="10"/>
              </w:rPr>
            </w:pPr>
            <w:r w:rsidRPr="006B7633">
              <w:rPr>
                <w:sz w:val="10"/>
                <w:szCs w:val="10"/>
              </w:rPr>
              <w:t>The value of C for combination (7, 3) for 15 kHz and 30 kHz is 56</w:t>
            </w:r>
          </w:p>
          <w:p w14:paraId="50E0A70E" w14:textId="77777777" w:rsidR="006B7633" w:rsidRPr="006B7633" w:rsidRDefault="006B7633" w:rsidP="006B7633">
            <w:pPr>
              <w:pStyle w:val="TAL"/>
              <w:rPr>
                <w:sz w:val="10"/>
                <w:szCs w:val="10"/>
              </w:rPr>
            </w:pPr>
            <w:r w:rsidRPr="006B7633">
              <w:rPr>
                <w:rFonts w:hint="eastAsia"/>
                <w:sz w:val="10"/>
                <w:szCs w:val="10"/>
              </w:rPr>
              <w:t>F</w:t>
            </w:r>
            <w:r w:rsidRPr="006B7633">
              <w:rPr>
                <w:sz w:val="10"/>
                <w:szCs w:val="10"/>
              </w:rPr>
              <w:t>FS the value of C for combination (4, 3) and (2, 2)</w:t>
            </w:r>
          </w:p>
          <w:p w14:paraId="5575983B" w14:textId="77777777" w:rsidR="006B7633" w:rsidRPr="006B7633" w:rsidRDefault="006B7633" w:rsidP="006B7633">
            <w:pPr>
              <w:pStyle w:val="TAL"/>
              <w:rPr>
                <w:sz w:val="10"/>
                <w:szCs w:val="10"/>
              </w:rPr>
            </w:pPr>
            <w:r w:rsidRPr="006B7633">
              <w:rPr>
                <w:sz w:val="10"/>
                <w:szCs w:val="10"/>
              </w:rPr>
              <w:t>FFS the value of M for combination (7, 3), (4, 3) and (2, 2)</w:t>
            </w:r>
          </w:p>
          <w:p w14:paraId="1B5DE89A" w14:textId="77777777" w:rsidR="006B7633" w:rsidRPr="006B7633" w:rsidRDefault="006B7633" w:rsidP="006B7633">
            <w:pPr>
              <w:pStyle w:val="TAL"/>
              <w:rPr>
                <w:sz w:val="10"/>
                <w:szCs w:val="10"/>
              </w:rPr>
            </w:pPr>
          </w:p>
          <w:p w14:paraId="7CB11543" w14:textId="77777777" w:rsidR="006B7633" w:rsidRPr="006B7633" w:rsidRDefault="006B7633" w:rsidP="006B7633">
            <w:pPr>
              <w:pStyle w:val="TAL"/>
              <w:rPr>
                <w:sz w:val="10"/>
                <w:szCs w:val="10"/>
              </w:rPr>
            </w:pPr>
            <w:r w:rsidRPr="006B7633">
              <w:rPr>
                <w:sz w:val="10"/>
                <w:szCs w:val="10"/>
              </w:rPr>
              <w:t>Candidate value for component 5): { x, x+1, …, 16}</w:t>
            </w:r>
          </w:p>
        </w:tc>
      </w:tr>
      <w:tr w:rsidR="006B7633" w:rsidRPr="006B7633" w14:paraId="13914362" w14:textId="77777777" w:rsidTr="006B7633">
        <w:trPr>
          <w:trHeight w:val="20"/>
        </w:trPr>
        <w:tc>
          <w:tcPr>
            <w:tcW w:w="351" w:type="dxa"/>
            <w:tcBorders>
              <w:top w:val="single" w:sz="4" w:space="0" w:color="auto"/>
              <w:left w:val="single" w:sz="4" w:space="0" w:color="auto"/>
              <w:bottom w:val="single" w:sz="4" w:space="0" w:color="auto"/>
              <w:right w:val="single" w:sz="4" w:space="0" w:color="auto"/>
            </w:tcBorders>
            <w:shd w:val="clear" w:color="auto" w:fill="auto"/>
          </w:tcPr>
          <w:p w14:paraId="6E9CE793" w14:textId="77777777" w:rsidR="006B7633" w:rsidRPr="006B7633" w:rsidRDefault="006B7633" w:rsidP="006B7633">
            <w:pPr>
              <w:pStyle w:val="TAL"/>
              <w:rPr>
                <w:sz w:val="10"/>
                <w:szCs w:val="10"/>
              </w:rPr>
            </w:pPr>
            <w:r w:rsidRPr="006B7633">
              <w:rPr>
                <w:rFonts w:hint="eastAsia"/>
                <w:sz w:val="10"/>
                <w:szCs w:val="10"/>
              </w:rPr>
              <w:t>1</w:t>
            </w:r>
            <w:r w:rsidRPr="006B7633">
              <w:rPr>
                <w:sz w:val="10"/>
                <w:szCs w:val="10"/>
              </w:rPr>
              <w:t>1-2b</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46CED4A" w14:textId="77777777" w:rsidR="006B7633" w:rsidRPr="006B7633" w:rsidRDefault="006B7633" w:rsidP="006B7633">
            <w:pPr>
              <w:pStyle w:val="TAL"/>
              <w:rPr>
                <w:sz w:val="10"/>
                <w:szCs w:val="10"/>
              </w:rPr>
            </w:pPr>
            <w:r w:rsidRPr="006B7633">
              <w:rPr>
                <w:sz w:val="10"/>
                <w:szCs w:val="10"/>
              </w:rPr>
              <w:t>Rel-15 monitoring capability and Rel-16 monitoring capability on different serving cells</w:t>
            </w:r>
          </w:p>
        </w:tc>
        <w:tc>
          <w:tcPr>
            <w:tcW w:w="2666" w:type="dxa"/>
            <w:tcBorders>
              <w:top w:val="single" w:sz="4" w:space="0" w:color="auto"/>
              <w:left w:val="single" w:sz="4" w:space="0" w:color="auto"/>
              <w:bottom w:val="single" w:sz="4" w:space="0" w:color="auto"/>
              <w:right w:val="single" w:sz="4" w:space="0" w:color="auto"/>
            </w:tcBorders>
            <w:shd w:val="clear" w:color="auto" w:fill="auto"/>
          </w:tcPr>
          <w:p w14:paraId="31D7DF2A" w14:textId="77777777" w:rsidR="006B7633" w:rsidRPr="006B7633" w:rsidRDefault="006B7633" w:rsidP="006B7633">
            <w:pPr>
              <w:pStyle w:val="TAL"/>
              <w:rPr>
                <w:sz w:val="10"/>
                <w:szCs w:val="10"/>
              </w:rPr>
            </w:pPr>
            <w:r w:rsidRPr="006B7633">
              <w:rPr>
                <w:sz w:val="10"/>
                <w:szCs w:val="10"/>
              </w:rPr>
              <w:t>[</w:t>
            </w:r>
            <w:r w:rsidRPr="00056961">
              <w:rPr>
                <w:rFonts w:hint="eastAsia"/>
                <w:sz w:val="10"/>
                <w:szCs w:val="10"/>
                <w:highlight w:val="yellow"/>
              </w:rPr>
              <w:t>S</w:t>
            </w:r>
            <w:r w:rsidRPr="00056961">
              <w:rPr>
                <w:sz w:val="10"/>
                <w:szCs w:val="10"/>
                <w:highlight w:val="yellow"/>
              </w:rPr>
              <w:t>upport Rel-15 monitoring capability and Rel-16 monitoring capability on different serving cells</w:t>
            </w:r>
            <w:r w:rsidRPr="006B7633">
              <w:rPr>
                <w:sz w:val="10"/>
                <w:szCs w:val="10"/>
              </w:rPr>
              <w:t xml:space="preserve">] </w:t>
            </w:r>
          </w:p>
          <w:p w14:paraId="41991956" w14:textId="77777777" w:rsidR="006B7633" w:rsidRPr="006B7633" w:rsidRDefault="006B7633" w:rsidP="006B7633">
            <w:pPr>
              <w:pStyle w:val="TAL"/>
              <w:numPr>
                <w:ilvl w:val="0"/>
                <w:numId w:val="18"/>
              </w:numPr>
              <w:rPr>
                <w:sz w:val="10"/>
                <w:szCs w:val="10"/>
              </w:rPr>
            </w:pPr>
            <w:r w:rsidRPr="006B7633">
              <w:rPr>
                <w:sz w:val="10"/>
                <w:szCs w:val="10"/>
              </w:rPr>
              <w:t xml:space="preserve">Capability on the number of CCs with Rel-15 PDCCH monitoring capability </w:t>
            </w:r>
          </w:p>
          <w:p w14:paraId="296DD23C" w14:textId="77777777" w:rsidR="006B7633" w:rsidRPr="006B7633" w:rsidRDefault="006B7633" w:rsidP="006B7633">
            <w:pPr>
              <w:pStyle w:val="TAL"/>
              <w:numPr>
                <w:ilvl w:val="0"/>
                <w:numId w:val="18"/>
              </w:numPr>
              <w:rPr>
                <w:sz w:val="10"/>
                <w:szCs w:val="10"/>
                <w:lang w:eastAsia="ja-JP"/>
              </w:rPr>
            </w:pPr>
            <w:r w:rsidRPr="006B7633">
              <w:rPr>
                <w:sz w:val="10"/>
                <w:szCs w:val="10"/>
              </w:rPr>
              <w:t>Capability on the number of CCs with Rel-16 PDCCH monitoring capability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527010A" w14:textId="77777777" w:rsidR="006B7633" w:rsidRPr="006B7633" w:rsidRDefault="006B7633" w:rsidP="006B7633">
            <w:pPr>
              <w:pStyle w:val="TAL"/>
              <w:rPr>
                <w:sz w:val="10"/>
                <w:szCs w:val="10"/>
                <w:lang w:eastAsia="ja-JP"/>
              </w:rPr>
            </w:pPr>
            <w:r w:rsidRPr="006B7633">
              <w:rPr>
                <w:rFonts w:hint="eastAsia"/>
                <w:sz w:val="10"/>
                <w:szCs w:val="10"/>
              </w:rPr>
              <w:t>1</w:t>
            </w:r>
            <w:r w:rsidRPr="006B7633">
              <w:rPr>
                <w:sz w:val="10"/>
                <w:szCs w:val="10"/>
              </w:rPr>
              <w:t>1-2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45FD424" w14:textId="77777777" w:rsidR="006B7633" w:rsidRPr="006B7633" w:rsidRDefault="006B7633" w:rsidP="006B7633">
            <w:pPr>
              <w:pStyle w:val="TAL"/>
              <w:rPr>
                <w:i/>
                <w:sz w:val="10"/>
                <w:szCs w:val="10"/>
              </w:rPr>
            </w:pPr>
            <w:r w:rsidRPr="006B7633">
              <w:rPr>
                <w:rFonts w:hint="eastAsia"/>
                <w:sz w:val="10"/>
                <w:szCs w:val="10"/>
              </w:rPr>
              <w:t>Y</w:t>
            </w:r>
            <w:r w:rsidRPr="006B7633">
              <w:rPr>
                <w:sz w:val="10"/>
                <w:szCs w:val="10"/>
              </w:rPr>
              <w:t>es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B5A5E7E" w14:textId="77777777" w:rsidR="006B7633" w:rsidRPr="006B7633" w:rsidRDefault="006B7633" w:rsidP="006B7633">
            <w:pPr>
              <w:pStyle w:val="TAL"/>
              <w:rPr>
                <w:i/>
                <w:sz w:val="10"/>
                <w:szCs w:val="10"/>
              </w:rPr>
            </w:pPr>
            <w:r w:rsidRPr="006B7633">
              <w:rPr>
                <w:rFonts w:hint="eastAsia"/>
                <w:sz w:val="10"/>
                <w:szCs w:val="10"/>
              </w:rPr>
              <w:t>N/A</w:t>
            </w:r>
          </w:p>
        </w:tc>
        <w:tc>
          <w:tcPr>
            <w:tcW w:w="450" w:type="dxa"/>
            <w:tcBorders>
              <w:top w:val="single" w:sz="4" w:space="0" w:color="auto"/>
              <w:left w:val="single" w:sz="4" w:space="0" w:color="auto"/>
              <w:bottom w:val="single" w:sz="4" w:space="0" w:color="auto"/>
              <w:right w:val="single" w:sz="4" w:space="0" w:color="auto"/>
            </w:tcBorders>
          </w:tcPr>
          <w:p w14:paraId="74E7D386" w14:textId="77777777" w:rsidR="006B7633" w:rsidRPr="006B7633" w:rsidRDefault="006B7633" w:rsidP="006B7633">
            <w:pPr>
              <w:pStyle w:val="TAL"/>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CAAAE04" w14:textId="77777777" w:rsidR="006B7633" w:rsidRPr="006B7633" w:rsidRDefault="006B7633" w:rsidP="006B7633">
            <w:pPr>
              <w:pStyle w:val="TAL"/>
              <w:rPr>
                <w:sz w:val="10"/>
                <w:szCs w:val="10"/>
                <w:lang w:eastAsia="ja-JP"/>
              </w:rPr>
            </w:pPr>
            <w:r w:rsidRPr="006B7633">
              <w:rPr>
                <w:sz w:val="10"/>
                <w:szCs w:val="10"/>
              </w:rPr>
              <w:t>[</w:t>
            </w:r>
            <w:r w:rsidRPr="006B7633">
              <w:rPr>
                <w:rFonts w:hint="eastAsia"/>
                <w:sz w:val="10"/>
                <w:szCs w:val="10"/>
              </w:rPr>
              <w:t>P</w:t>
            </w:r>
            <w:r w:rsidRPr="006B7633">
              <w:rPr>
                <w:sz w:val="10"/>
                <w:szCs w:val="10"/>
              </w:rPr>
              <w:t>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AE2D6D9" w14:textId="77777777" w:rsidR="006B7633" w:rsidRPr="006B7633" w:rsidRDefault="006B7633" w:rsidP="006B7633">
            <w:pPr>
              <w:pStyle w:val="TAL"/>
              <w:rPr>
                <w:sz w:val="10"/>
                <w:szCs w:val="10"/>
              </w:rPr>
            </w:pPr>
            <w:r w:rsidRPr="006B7633">
              <w:rPr>
                <w:sz w:val="10"/>
                <w:szCs w:val="10"/>
              </w:rPr>
              <w:t>[No]</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B59255D" w14:textId="77777777" w:rsidR="006B7633" w:rsidRPr="006B7633" w:rsidRDefault="006B7633" w:rsidP="006B7633">
            <w:pPr>
              <w:pStyle w:val="TAL"/>
              <w:rPr>
                <w:sz w:val="10"/>
                <w:szCs w:val="10"/>
              </w:rPr>
            </w:pPr>
            <w:r w:rsidRPr="006B7633">
              <w:rPr>
                <w:rFonts w:hint="eastAsia"/>
                <w:sz w:val="10"/>
                <w:szCs w:val="10"/>
              </w:rPr>
              <w:t>T</w:t>
            </w:r>
            <w:r w:rsidRPr="006B7633">
              <w:rPr>
                <w:sz w:val="10"/>
                <w:szCs w:val="10"/>
              </w:rPr>
              <w:t>BD</w:t>
            </w:r>
          </w:p>
        </w:tc>
        <w:tc>
          <w:tcPr>
            <w:tcW w:w="180" w:type="dxa"/>
            <w:tcBorders>
              <w:top w:val="single" w:sz="4" w:space="0" w:color="auto"/>
              <w:left w:val="single" w:sz="4" w:space="0" w:color="auto"/>
              <w:bottom w:val="single" w:sz="4" w:space="0" w:color="auto"/>
              <w:right w:val="single" w:sz="4" w:space="0" w:color="auto"/>
            </w:tcBorders>
          </w:tcPr>
          <w:p w14:paraId="15FB3528" w14:textId="77777777" w:rsidR="006B7633" w:rsidRPr="006B7633" w:rsidRDefault="006B7633" w:rsidP="006B7633">
            <w:pPr>
              <w:pStyle w:val="TAL"/>
              <w:rPr>
                <w:sz w:val="10"/>
                <w:szCs w:val="1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133073C" w14:textId="77777777" w:rsidR="006B7633" w:rsidRPr="006B7633" w:rsidRDefault="006B7633" w:rsidP="006B7633">
            <w:pPr>
              <w:pStyle w:val="TAL"/>
              <w:rPr>
                <w:sz w:val="10"/>
                <w:szCs w:val="10"/>
              </w:rPr>
            </w:pPr>
            <w:r w:rsidRPr="006B7633">
              <w:rPr>
                <w:sz w:val="10"/>
                <w:szCs w:val="10"/>
              </w:rPr>
              <w:t>Capability on the number of CCs with Rel-15 PDCCH monitoring capability can be smaller than 4 CCs; Capability on the number of CCs with Rel-16 PDCCH monitoring capability can be smaller than 4 CCs;</w:t>
            </w:r>
          </w:p>
          <w:p w14:paraId="7DA9827A" w14:textId="77777777" w:rsidR="006B7633" w:rsidRPr="006B7633" w:rsidRDefault="006B7633" w:rsidP="006B7633">
            <w:pPr>
              <w:pStyle w:val="TAL"/>
              <w:rPr>
                <w:sz w:val="10"/>
                <w:szCs w:val="10"/>
              </w:rPr>
            </w:pPr>
          </w:p>
          <w:p w14:paraId="6AFF81EC" w14:textId="77777777" w:rsidR="006B7633" w:rsidRPr="006B7633" w:rsidRDefault="006B7633" w:rsidP="006B7633">
            <w:pPr>
              <w:pStyle w:val="TAL"/>
              <w:rPr>
                <w:sz w:val="10"/>
                <w:szCs w:val="10"/>
              </w:rPr>
            </w:pPr>
            <w:r w:rsidRPr="006B7633">
              <w:rPr>
                <w:sz w:val="10"/>
                <w:szCs w:val="10"/>
              </w:rPr>
              <w:t>The summation of the minimum of the capability on the number of CCs with Rel-15 PDCCH monitoring capability and the minimum of the capability on the number of CCs with Rel-16 PDCCH monitoring capability</w:t>
            </w:r>
            <w:r w:rsidRPr="006B7633">
              <w:rPr>
                <w:iCs/>
                <w:sz w:val="10"/>
                <w:szCs w:val="10"/>
              </w:rPr>
              <w:t xml:space="preserve"> is not larger than 4</w:t>
            </w:r>
            <w:r w:rsidRPr="006B7633">
              <w:rPr>
                <w:sz w:val="10"/>
                <w:szCs w:val="10"/>
              </w:rPr>
              <w:t xml:space="preserve">  </w:t>
            </w:r>
          </w:p>
          <w:p w14:paraId="67282176" w14:textId="77777777" w:rsidR="006B7633" w:rsidRPr="006B7633" w:rsidRDefault="006B7633" w:rsidP="006B7633">
            <w:pPr>
              <w:pStyle w:val="TAL"/>
              <w:rPr>
                <w:sz w:val="10"/>
                <w:szCs w:val="10"/>
              </w:rPr>
            </w:pPr>
          </w:p>
          <w:p w14:paraId="099886E9" w14:textId="77777777" w:rsidR="006B7633" w:rsidRPr="006B7633" w:rsidRDefault="006B7633" w:rsidP="006B7633">
            <w:pPr>
              <w:pStyle w:val="TAL"/>
              <w:rPr>
                <w:sz w:val="10"/>
                <w:szCs w:val="10"/>
              </w:rPr>
            </w:pPr>
            <w:r w:rsidRPr="006B7633">
              <w:rPr>
                <w:sz w:val="10"/>
                <w:szCs w:val="10"/>
              </w:rPr>
              <w:t>[</w:t>
            </w:r>
            <w:r w:rsidRPr="00056961">
              <w:rPr>
                <w:rFonts w:hint="eastAsia"/>
                <w:sz w:val="10"/>
                <w:szCs w:val="10"/>
                <w:highlight w:val="yellow"/>
              </w:rPr>
              <w:t>R</w:t>
            </w:r>
            <w:r w:rsidRPr="00056961">
              <w:rPr>
                <w:sz w:val="10"/>
                <w:szCs w:val="10"/>
                <w:highlight w:val="yellow"/>
              </w:rPr>
              <w:t>el-15 monitoring capability here is subjected to the capability of FG 3-1, FG 3-2 and FG 3-5b.]</w:t>
            </w:r>
          </w:p>
          <w:p w14:paraId="3B7C405B" w14:textId="77777777" w:rsidR="006B7633" w:rsidRPr="006B7633" w:rsidRDefault="006B7633" w:rsidP="006B7633">
            <w:pPr>
              <w:pStyle w:val="TAL"/>
              <w:rPr>
                <w:sz w:val="10"/>
                <w:szCs w:val="10"/>
              </w:rPr>
            </w:pP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28BDC73D" w14:textId="77777777" w:rsidR="006B7633" w:rsidRPr="006B7633" w:rsidRDefault="006B7633" w:rsidP="006B7633">
            <w:pPr>
              <w:pStyle w:val="TAL"/>
              <w:rPr>
                <w:sz w:val="10"/>
                <w:szCs w:val="10"/>
              </w:rPr>
            </w:pPr>
            <w:r w:rsidRPr="006B7633">
              <w:rPr>
                <w:sz w:val="10"/>
                <w:szCs w:val="10"/>
              </w:rPr>
              <w:t>Optional with capability signalling</w:t>
            </w:r>
          </w:p>
        </w:tc>
      </w:tr>
    </w:tbl>
    <w:p w14:paraId="386436DE" w14:textId="390AB6DB" w:rsidR="00067F81" w:rsidRDefault="00067F81" w:rsidP="006B7633"/>
    <w:p w14:paraId="6B15B8D6" w14:textId="444D8F29" w:rsidR="006B7633" w:rsidRPr="005F16DC" w:rsidRDefault="006B7633" w:rsidP="006B7633">
      <w:pPr>
        <w:rPr>
          <w:b/>
          <w:bCs/>
          <w:u w:val="single"/>
        </w:rPr>
      </w:pPr>
      <w:r w:rsidRPr="005F16DC">
        <w:rPr>
          <w:b/>
          <w:bCs/>
          <w:u w:val="single"/>
        </w:rPr>
        <w:t>Dependency of 11-2 on 3-5b</w:t>
      </w:r>
    </w:p>
    <w:p w14:paraId="12DE00AD" w14:textId="1C752E90" w:rsidR="00CE34C7" w:rsidRDefault="006B7633" w:rsidP="00A60FD9">
      <w:r>
        <w:t xml:space="preserve">Currently </w:t>
      </w:r>
      <w:r w:rsidR="00CC31F0">
        <w:t>FG</w:t>
      </w:r>
      <w:r>
        <w:t xml:space="preserve"> 3-5b is listed as a pre-requisite for 11-2. However, this is not necessary in our view. </w:t>
      </w:r>
      <w:r w:rsidR="00CE34C7">
        <w:t xml:space="preserve">Features 11-2 and 3-5b share the same concept of span pattern (span duration and span gap), but the handling is </w:t>
      </w:r>
      <w:r w:rsidR="00E95142">
        <w:t xml:space="preserve">quite </w:t>
      </w:r>
      <w:r w:rsidR="00CE34C7">
        <w:t>differen</w:t>
      </w:r>
      <w:r w:rsidR="00A60FD9">
        <w:t xml:space="preserve">t. </w:t>
      </w:r>
      <w:r w:rsidR="00CE34C7">
        <w:t>For 3-5b, the overbooking/dropping is performed on a per-slot basis, while for 11-2, it is performed on a per-span basis.</w:t>
      </w:r>
      <w:r w:rsidR="00A60FD9">
        <w:t xml:space="preserve"> Logically speaking, there is no reason why a UE has to support 3-5b to be able to support 11-2. 3-5b and 11-2 can be considered as two different approaches to support Case 2 (multiple monitoring occasions within a slot) of PDCCH monitoring, and there should not be dependency between the two (of course a UE can still claim to support both).</w:t>
      </w:r>
    </w:p>
    <w:p w14:paraId="20322EDF" w14:textId="5BFF3013" w:rsidR="00A60FD9" w:rsidRPr="005F16DC" w:rsidRDefault="00A60FD9" w:rsidP="00A60FD9">
      <w:pPr>
        <w:rPr>
          <w:b/>
          <w:bCs/>
        </w:rPr>
      </w:pPr>
      <w:r w:rsidRPr="005F16DC">
        <w:rPr>
          <w:b/>
          <w:bCs/>
        </w:rPr>
        <w:t xml:space="preserve">Proposal 1: Remove the dependency of </w:t>
      </w:r>
      <w:r w:rsidR="00CC31F0">
        <w:rPr>
          <w:b/>
          <w:bCs/>
        </w:rPr>
        <w:t>FG</w:t>
      </w:r>
      <w:r w:rsidRPr="005F16DC">
        <w:rPr>
          <w:b/>
          <w:bCs/>
        </w:rPr>
        <w:t xml:space="preserve"> 11-2 on </w:t>
      </w:r>
      <w:r w:rsidR="00CC31F0">
        <w:rPr>
          <w:b/>
          <w:bCs/>
        </w:rPr>
        <w:t>FG</w:t>
      </w:r>
      <w:r w:rsidRPr="005F16DC">
        <w:rPr>
          <w:b/>
          <w:bCs/>
        </w:rPr>
        <w:t xml:space="preserve"> 3-5b.</w:t>
      </w:r>
    </w:p>
    <w:p w14:paraId="50DA5AD3" w14:textId="282308D1" w:rsidR="00A60FD9" w:rsidRDefault="00A60FD9" w:rsidP="00A60FD9"/>
    <w:p w14:paraId="5F0CEE60" w14:textId="77777777" w:rsidR="005F16DC" w:rsidRPr="005F16DC" w:rsidRDefault="005F16DC" w:rsidP="005F16DC">
      <w:pPr>
        <w:pStyle w:val="TAL"/>
        <w:rPr>
          <w:b/>
          <w:bCs/>
          <w:sz w:val="21"/>
          <w:szCs w:val="32"/>
          <w:u w:val="single"/>
          <w:lang w:eastAsia="zh-CN"/>
        </w:rPr>
      </w:pPr>
      <w:r w:rsidRPr="005F16DC">
        <w:rPr>
          <w:b/>
          <w:bCs/>
          <w:sz w:val="21"/>
          <w:szCs w:val="32"/>
          <w:u w:val="single"/>
          <w:lang w:eastAsia="ja-JP"/>
        </w:rPr>
        <w:t>FFS: Whether to merge component 1) and 3), and accordingly merge component 2</w:t>
      </w:r>
      <w:r w:rsidRPr="005F16DC">
        <w:rPr>
          <w:rFonts w:hint="eastAsia"/>
          <w:b/>
          <w:bCs/>
          <w:sz w:val="21"/>
          <w:szCs w:val="32"/>
          <w:u w:val="single"/>
          <w:lang w:eastAsia="zh-CN"/>
        </w:rPr>
        <w:t>)</w:t>
      </w:r>
      <w:r w:rsidRPr="005F16DC">
        <w:rPr>
          <w:b/>
          <w:bCs/>
          <w:sz w:val="21"/>
          <w:szCs w:val="32"/>
          <w:u w:val="single"/>
          <w:lang w:eastAsia="zh-CN"/>
        </w:rPr>
        <w:t xml:space="preserve"> and 4)</w:t>
      </w:r>
    </w:p>
    <w:p w14:paraId="7D310402" w14:textId="77777777" w:rsidR="0059778E" w:rsidRDefault="005F16DC" w:rsidP="00A60FD9">
      <w:pPr>
        <w:rPr>
          <w:szCs w:val="22"/>
        </w:rPr>
      </w:pPr>
      <w:r>
        <w:t xml:space="preserve">It makes sense to merge </w:t>
      </w:r>
      <w:r w:rsidR="00EE60A9">
        <w:t xml:space="preserve">component 1) and 3) in 11-2, because C and M need to report together for each supported combination (X, Y, </w:t>
      </w:r>
      <w:r w:rsidR="00EE60A9" w:rsidRPr="00EE60A9">
        <w:rPr>
          <w:szCs w:val="22"/>
        </w:rPr>
        <w:sym w:font="Symbol" w:char="F06D"/>
      </w:r>
      <w:r w:rsidR="00EE60A9">
        <w:rPr>
          <w:szCs w:val="22"/>
        </w:rPr>
        <w:t xml:space="preserve">). </w:t>
      </w:r>
      <w:r w:rsidR="0059778E">
        <w:rPr>
          <w:szCs w:val="22"/>
        </w:rPr>
        <w:t xml:space="preserve">Combining them avoid the possibility that a UE report C but not M (or vice versa) for one </w:t>
      </w:r>
      <w:r w:rsidR="0059778E">
        <w:t xml:space="preserve">(X, Y, </w:t>
      </w:r>
      <w:r w:rsidR="0059778E" w:rsidRPr="00EE60A9">
        <w:rPr>
          <w:szCs w:val="22"/>
        </w:rPr>
        <w:sym w:font="Symbol" w:char="F06D"/>
      </w:r>
      <w:r w:rsidR="0059778E">
        <w:rPr>
          <w:szCs w:val="22"/>
        </w:rPr>
        <w:t>) combination.</w:t>
      </w:r>
    </w:p>
    <w:p w14:paraId="631606BA" w14:textId="56880E59" w:rsidR="005F16DC" w:rsidRDefault="00EE60A9" w:rsidP="00A60FD9">
      <w:pPr>
        <w:rPr>
          <w:szCs w:val="22"/>
        </w:rPr>
      </w:pPr>
      <w:r>
        <w:rPr>
          <w:szCs w:val="22"/>
        </w:rPr>
        <w:t xml:space="preserve">Whether to merge 2) and 4) is less critical because there is no separate signaling for these two, and both will be supported if a UE reports 11-2. </w:t>
      </w:r>
      <w:r w:rsidR="0059778E">
        <w:rPr>
          <w:szCs w:val="22"/>
        </w:rPr>
        <w:t>Therefore, it does not matter much whether to merge 2) and 4) or not.</w:t>
      </w:r>
    </w:p>
    <w:p w14:paraId="12E629A3" w14:textId="6D7C4E69" w:rsidR="0059778E" w:rsidRPr="0059778E" w:rsidRDefault="0059778E" w:rsidP="00A60FD9">
      <w:pPr>
        <w:rPr>
          <w:b/>
          <w:bCs/>
        </w:rPr>
      </w:pPr>
      <w:r w:rsidRPr="0059778E">
        <w:rPr>
          <w:b/>
          <w:bCs/>
          <w:szCs w:val="22"/>
        </w:rPr>
        <w:lastRenderedPageBreak/>
        <w:t xml:space="preserve">Proposal 2: Merge component 1) and 3) in </w:t>
      </w:r>
      <w:r w:rsidR="00CC31F0">
        <w:rPr>
          <w:b/>
          <w:bCs/>
          <w:szCs w:val="22"/>
        </w:rPr>
        <w:t>FG</w:t>
      </w:r>
      <w:r w:rsidRPr="0059778E">
        <w:rPr>
          <w:b/>
          <w:bCs/>
          <w:szCs w:val="22"/>
        </w:rPr>
        <w:t xml:space="preserve"> 11-2.</w:t>
      </w:r>
    </w:p>
    <w:p w14:paraId="6CF0D34D" w14:textId="77777777" w:rsidR="00A60FD9" w:rsidRPr="00D21F62" w:rsidRDefault="00A60FD9" w:rsidP="00A60FD9"/>
    <w:p w14:paraId="44DFEBA4" w14:textId="46887902" w:rsidR="002369E3" w:rsidRPr="00137411" w:rsidRDefault="00D64936" w:rsidP="006B7633">
      <w:pPr>
        <w:rPr>
          <w:b/>
          <w:bCs/>
          <w:u w:val="single"/>
        </w:rPr>
      </w:pPr>
      <w:r w:rsidRPr="00137411">
        <w:rPr>
          <w:b/>
          <w:bCs/>
          <w:u w:val="single"/>
        </w:rPr>
        <w:t xml:space="preserve">Whether to </w:t>
      </w:r>
      <w:r w:rsidR="00137411">
        <w:rPr>
          <w:b/>
          <w:bCs/>
          <w:u w:val="single"/>
        </w:rPr>
        <w:t>split</w:t>
      </w:r>
      <w:r w:rsidRPr="00137411">
        <w:rPr>
          <w:b/>
          <w:bCs/>
          <w:u w:val="single"/>
        </w:rPr>
        <w:t xml:space="preserve"> 11-2b into 3 </w:t>
      </w:r>
      <w:r w:rsidR="00CC31F0">
        <w:rPr>
          <w:b/>
          <w:bCs/>
          <w:u w:val="single"/>
        </w:rPr>
        <w:t>FGs</w:t>
      </w:r>
      <w:r w:rsidRPr="00137411">
        <w:rPr>
          <w:b/>
          <w:bCs/>
          <w:u w:val="single"/>
        </w:rPr>
        <w:t>, corresponding to 3-1, 3-2, and 3-5b</w:t>
      </w:r>
      <w:r w:rsidR="00137411">
        <w:rPr>
          <w:b/>
          <w:bCs/>
          <w:u w:val="single"/>
        </w:rPr>
        <w:t xml:space="preserve"> in Rel-15</w:t>
      </w:r>
      <w:r w:rsidRPr="00137411">
        <w:rPr>
          <w:b/>
          <w:bCs/>
          <w:u w:val="single"/>
        </w:rPr>
        <w:t>, respectively?</w:t>
      </w:r>
    </w:p>
    <w:p w14:paraId="6CAC3391" w14:textId="245F1FB2" w:rsidR="00D64936" w:rsidRDefault="00D64936" w:rsidP="006B7633">
      <w:r>
        <w:t xml:space="preserve">There have been some discussions from the companies on whether to have a separate </w:t>
      </w:r>
      <w:r w:rsidR="00CC31F0">
        <w:t>FG</w:t>
      </w:r>
      <w:r>
        <w:t xml:space="preserve"> corresponding to each of Rel-15 PDCCH </w:t>
      </w:r>
      <w:r w:rsidR="00CC31F0">
        <w:t>FGs</w:t>
      </w:r>
      <w:r>
        <w:t xml:space="preserve"> in case of mixed Rel-15 and Rel-16 PDCCH monitoring capability</w:t>
      </w:r>
      <w:r w:rsidR="00137411">
        <w:t>. We see some benefit of defining separate features.</w:t>
      </w:r>
    </w:p>
    <w:p w14:paraId="07842385" w14:textId="7D1602C7" w:rsidR="00137411" w:rsidRDefault="00137411" w:rsidP="00137411">
      <w:pPr>
        <w:pStyle w:val="ListParagraph"/>
        <w:numPr>
          <w:ilvl w:val="0"/>
          <w:numId w:val="20"/>
        </w:numPr>
      </w:pPr>
      <w:r>
        <w:t>Even though the number of CCs is not separated reported for 3-1, 3-2 and 3-5b in Rel-15, it is generally acknowledged that the three features do not have the same complexity. In particular, 3-5b is more complicated than 3-1/3-2 and requires more UE processing power. By splitting 11-2b into 3 features, it allows the UE to report different capabilities corresponding to different Rel-15 features.</w:t>
      </w:r>
      <w:r w:rsidR="00B610A3">
        <w:t xml:space="preserve"> For example, the UE may potentially report larger number of CCs for the combination of 3-1 and 11-2 than for the combination of 3-5b and 11-2.</w:t>
      </w:r>
      <w:r>
        <w:t xml:space="preserve"> Otherwise, the UE would have to report </w:t>
      </w:r>
      <w:r w:rsidR="00B610A3">
        <w:t xml:space="preserve">conservatively, i.e., report </w:t>
      </w:r>
      <w:r>
        <w:t>the number corresponding to the most complicated one among 3-1, 3-2 and 3-5b</w:t>
      </w:r>
      <w:r w:rsidR="00B610A3">
        <w:t xml:space="preserve"> (if all are supported), which is most likely to be 3-5b.</w:t>
      </w:r>
    </w:p>
    <w:p w14:paraId="62FC7B5C" w14:textId="013A4791" w:rsidR="00B610A3" w:rsidRDefault="00B610A3" w:rsidP="00137411">
      <w:pPr>
        <w:pStyle w:val="ListParagraph"/>
        <w:numPr>
          <w:ilvl w:val="0"/>
          <w:numId w:val="20"/>
        </w:numPr>
      </w:pPr>
      <w:r>
        <w:t>There is some similarity between 3-5b and 11-2</w:t>
      </w:r>
      <w:r w:rsidR="00FA57C3">
        <w:t>, and they are both used to support multiple monitoring occasions in a slot. It may not even be so necessary for the UE to handle a mix of 3-5b and 11-2.</w:t>
      </w:r>
    </w:p>
    <w:p w14:paraId="33D82DB0" w14:textId="666A94A9" w:rsidR="00FA57C3" w:rsidRDefault="00FA57C3" w:rsidP="00FA57C3"/>
    <w:p w14:paraId="17421DFA" w14:textId="07C9587B" w:rsidR="00FA57C3" w:rsidRPr="0059778E" w:rsidRDefault="00FA57C3" w:rsidP="00FA57C3">
      <w:pPr>
        <w:rPr>
          <w:b/>
          <w:bCs/>
        </w:rPr>
      </w:pPr>
      <w:r w:rsidRPr="0059778E">
        <w:rPr>
          <w:b/>
          <w:bCs/>
          <w:szCs w:val="22"/>
        </w:rPr>
        <w:t xml:space="preserve">Proposal </w:t>
      </w:r>
      <w:r>
        <w:rPr>
          <w:b/>
          <w:bCs/>
          <w:szCs w:val="22"/>
        </w:rPr>
        <w:t>3</w:t>
      </w:r>
      <w:r w:rsidRPr="0059778E">
        <w:rPr>
          <w:b/>
          <w:bCs/>
          <w:szCs w:val="22"/>
        </w:rPr>
        <w:t xml:space="preserve">: </w:t>
      </w:r>
      <w:r>
        <w:rPr>
          <w:b/>
          <w:bCs/>
          <w:szCs w:val="22"/>
        </w:rPr>
        <w:t xml:space="preserve">Split </w:t>
      </w:r>
      <w:r w:rsidR="00CC31F0">
        <w:rPr>
          <w:b/>
          <w:bCs/>
          <w:szCs w:val="22"/>
        </w:rPr>
        <w:t>FG</w:t>
      </w:r>
      <w:r>
        <w:rPr>
          <w:b/>
          <w:bCs/>
          <w:szCs w:val="22"/>
        </w:rPr>
        <w:t xml:space="preserve"> 11-2b into 3 </w:t>
      </w:r>
      <w:r w:rsidR="00CC31F0">
        <w:rPr>
          <w:b/>
          <w:bCs/>
          <w:szCs w:val="22"/>
        </w:rPr>
        <w:t>FGs</w:t>
      </w:r>
      <w:r>
        <w:rPr>
          <w:b/>
          <w:bCs/>
          <w:szCs w:val="22"/>
        </w:rPr>
        <w:t xml:space="preserve">, corresponding to 3-1, 3-2 and 3-5b for Rel-15 PDCCH monitoring capability in case of mixed </w:t>
      </w:r>
      <w:r w:rsidRPr="00FA57C3">
        <w:rPr>
          <w:b/>
          <w:bCs/>
          <w:szCs w:val="22"/>
        </w:rPr>
        <w:t>Rel-15 and Rel-16 PDCCH monitoring capability</w:t>
      </w:r>
      <w:r w:rsidRPr="0059778E">
        <w:rPr>
          <w:b/>
          <w:bCs/>
          <w:szCs w:val="22"/>
        </w:rPr>
        <w:t>.</w:t>
      </w:r>
    </w:p>
    <w:p w14:paraId="21D60192" w14:textId="3B819D82" w:rsidR="00FA57C3" w:rsidRDefault="00FA57C3" w:rsidP="00FA57C3"/>
    <w:p w14:paraId="4D4D988A" w14:textId="3FFE176D" w:rsidR="005E3397" w:rsidRDefault="005E3397" w:rsidP="005E3397">
      <w:pPr>
        <w:pStyle w:val="Heading1"/>
      </w:pPr>
      <w:r>
        <w:t>3.</w:t>
      </w:r>
      <w:r w:rsidR="00A45DC2">
        <w:tab/>
      </w:r>
      <w:r w:rsidR="00CC31F0">
        <w:t>FG</w:t>
      </w:r>
      <w:r>
        <w:t xml:space="preserve"> 11-3 (sub-slot based HARQ-ACK feedback)</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0"/>
        <w:gridCol w:w="810"/>
        <w:gridCol w:w="2790"/>
        <w:gridCol w:w="270"/>
        <w:gridCol w:w="360"/>
        <w:gridCol w:w="270"/>
        <w:gridCol w:w="270"/>
        <w:gridCol w:w="540"/>
        <w:gridCol w:w="360"/>
        <w:gridCol w:w="360"/>
        <w:gridCol w:w="720"/>
        <w:gridCol w:w="2160"/>
        <w:gridCol w:w="720"/>
      </w:tblGrid>
      <w:tr w:rsidR="005E3397" w:rsidRPr="005E3397" w14:paraId="5F02C1D6" w14:textId="77777777" w:rsidTr="005E3397">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62C9BF3E" w14:textId="77777777" w:rsidR="005E3397" w:rsidRPr="005E3397" w:rsidRDefault="005E3397" w:rsidP="00A45DC2">
            <w:pPr>
              <w:pStyle w:val="TAL"/>
              <w:rPr>
                <w:rFonts w:eastAsia="SimSun"/>
                <w:sz w:val="10"/>
                <w:szCs w:val="10"/>
                <w:lang w:eastAsia="zh-CN"/>
              </w:rPr>
            </w:pPr>
            <w:r w:rsidRPr="005E3397">
              <w:rPr>
                <w:rFonts w:eastAsia="SimSun"/>
                <w:sz w:val="10"/>
                <w:szCs w:val="10"/>
                <w:lang w:eastAsia="zh-CN"/>
              </w:rPr>
              <w:t>11-3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BAA256" w14:textId="77777777" w:rsidR="005E3397" w:rsidRPr="005E3397" w:rsidRDefault="005E3397" w:rsidP="00A45DC2">
            <w:pPr>
              <w:pStyle w:val="TAL"/>
              <w:rPr>
                <w:rFonts w:eastAsia="SimSun"/>
                <w:sz w:val="10"/>
                <w:szCs w:val="10"/>
                <w:lang w:eastAsia="zh-CN"/>
              </w:rPr>
            </w:pPr>
            <w:r w:rsidRPr="005E3397">
              <w:rPr>
                <w:rFonts w:eastAsia="SimSun" w:hint="eastAsia"/>
                <w:sz w:val="10"/>
                <w:szCs w:val="10"/>
                <w:lang w:eastAsia="zh-CN"/>
              </w:rPr>
              <w:t>More than one PUCCH for HARQ-ACK transmission within a slot</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2F29DE6" w14:textId="77777777" w:rsidR="005E3397" w:rsidRPr="005E3397" w:rsidRDefault="005E3397" w:rsidP="00A45DC2">
            <w:pPr>
              <w:pStyle w:val="TAL"/>
              <w:rPr>
                <w:sz w:val="10"/>
                <w:szCs w:val="10"/>
                <w:lang w:eastAsia="ja-JP"/>
              </w:rPr>
            </w:pPr>
            <w:r w:rsidRPr="005E3397">
              <w:rPr>
                <w:sz w:val="10"/>
                <w:szCs w:val="10"/>
                <w:lang w:eastAsia="ja-JP"/>
              </w:rPr>
              <w:t xml:space="preserve">1) Supports sub-slot based HARQ-ACK feedback procedure. </w:t>
            </w:r>
          </w:p>
          <w:p w14:paraId="70A066AE" w14:textId="77777777" w:rsidR="005E3397" w:rsidRPr="005E3397" w:rsidRDefault="005E3397" w:rsidP="00A45DC2">
            <w:pPr>
              <w:pStyle w:val="TAL"/>
              <w:rPr>
                <w:sz w:val="10"/>
                <w:szCs w:val="10"/>
                <w:lang w:eastAsia="ja-JP"/>
              </w:rPr>
            </w:pPr>
            <w:r w:rsidRPr="005E3397">
              <w:rPr>
                <w:sz w:val="10"/>
                <w:szCs w:val="10"/>
                <w:lang w:eastAsia="ja-JP"/>
              </w:rPr>
              <w:t xml:space="preserve">• A UL slot consists of a number of sub-slots. No more than one transmitted PUCCH carrying HARQ-ACKs starts in a sub-slot.• At least one sub-slot configuration for PUCCH can be UE specifically configured to a UE. </w:t>
            </w:r>
          </w:p>
          <w:p w14:paraId="54901127" w14:textId="77777777" w:rsidR="005E3397" w:rsidRPr="005E3397" w:rsidRDefault="005E3397" w:rsidP="00A45DC2">
            <w:pPr>
              <w:pStyle w:val="TAL"/>
              <w:rPr>
                <w:sz w:val="10"/>
                <w:szCs w:val="10"/>
                <w:lang w:eastAsia="ja-JP"/>
              </w:rPr>
            </w:pPr>
            <w:r w:rsidRPr="005E3397">
              <w:rPr>
                <w:sz w:val="10"/>
                <w:szCs w:val="10"/>
                <w:lang w:eastAsia="ja-JP"/>
              </w:rPr>
              <w:t xml:space="preserve">• Supports a single configuration for PUCCH resource for all sub-slots in a slot. The starting symbol of a PUCCH resource is defined with respect to the first symbol of sub-slot. Any sub-slot </w:t>
            </w:r>
            <w:r w:rsidRPr="005E3397">
              <w:rPr>
                <w:rFonts w:hint="eastAsia"/>
                <w:sz w:val="10"/>
                <w:szCs w:val="10"/>
                <w:lang w:eastAsia="ja-JP"/>
              </w:rPr>
              <w:t>PUCCH resource</w:t>
            </w:r>
            <w:r w:rsidRPr="005E3397">
              <w:rPr>
                <w:sz w:val="10"/>
                <w:szCs w:val="10"/>
                <w:lang w:eastAsia="ja-JP"/>
              </w:rPr>
              <w:t xml:space="preserve"> is</w:t>
            </w:r>
            <w:r w:rsidRPr="005E3397">
              <w:rPr>
                <w:rFonts w:hint="eastAsia"/>
                <w:sz w:val="10"/>
                <w:szCs w:val="10"/>
                <w:lang w:eastAsia="ja-JP"/>
              </w:rPr>
              <w:t xml:space="preserve"> not across sub-slot boundar</w:t>
            </w:r>
            <w:r w:rsidRPr="005E3397">
              <w:rPr>
                <w:sz w:val="10"/>
                <w:szCs w:val="10"/>
                <w:lang w:eastAsia="ja-JP"/>
              </w:rPr>
              <w:t xml:space="preserve">ies. </w:t>
            </w:r>
          </w:p>
          <w:p w14:paraId="35EEED65" w14:textId="77777777" w:rsidR="005E3397" w:rsidRPr="005E3397" w:rsidRDefault="005E3397" w:rsidP="00A45DC2">
            <w:pPr>
              <w:pStyle w:val="TAL"/>
              <w:rPr>
                <w:sz w:val="10"/>
                <w:szCs w:val="10"/>
                <w:lang w:eastAsia="ja-JP"/>
              </w:rPr>
            </w:pPr>
          </w:p>
          <w:p w14:paraId="2A160892" w14:textId="77777777" w:rsidR="005E3397" w:rsidRPr="005E3397" w:rsidRDefault="005E3397" w:rsidP="00A45DC2">
            <w:pPr>
              <w:pStyle w:val="TAL"/>
              <w:rPr>
                <w:sz w:val="10"/>
                <w:szCs w:val="10"/>
                <w:lang w:eastAsia="ja-JP"/>
              </w:rPr>
            </w:pPr>
            <w:r w:rsidRPr="005E3397">
              <w:rPr>
                <w:sz w:val="10"/>
                <w:szCs w:val="10"/>
                <w:lang w:eastAsia="ja-JP"/>
              </w:rPr>
              <w:t>2) Supported sub-slot configuration</w:t>
            </w:r>
          </w:p>
          <w:p w14:paraId="2A538A74" w14:textId="77777777" w:rsidR="005E3397" w:rsidRPr="005E3397" w:rsidRDefault="005E3397" w:rsidP="00A45DC2">
            <w:pPr>
              <w:pStyle w:val="TAL"/>
              <w:rPr>
                <w:sz w:val="10"/>
                <w:szCs w:val="10"/>
                <w:lang w:eastAsia="ja-JP"/>
              </w:rPr>
            </w:pPr>
          </w:p>
          <w:p w14:paraId="61F34D92" w14:textId="77777777" w:rsidR="005E3397" w:rsidRPr="005E3397" w:rsidRDefault="005E3397" w:rsidP="00A45DC2">
            <w:pPr>
              <w:pStyle w:val="TAL"/>
              <w:rPr>
                <w:sz w:val="10"/>
                <w:szCs w:val="10"/>
                <w:lang w:eastAsia="ja-JP"/>
              </w:rPr>
            </w:pPr>
            <w:r w:rsidRPr="005E3397">
              <w:rPr>
                <w:sz w:val="10"/>
                <w:szCs w:val="10"/>
                <w:lang w:eastAsia="ja-JP"/>
              </w:rPr>
              <w:t>[</w:t>
            </w:r>
            <w:r w:rsidRPr="00056961">
              <w:rPr>
                <w:sz w:val="10"/>
                <w:szCs w:val="10"/>
                <w:highlight w:val="yellow"/>
                <w:lang w:eastAsia="ja-JP"/>
              </w:rPr>
              <w:t>3) Supported combinations of (A, B), where A is the minimum gap between sub-slots containing actual PUCCH transmissions measured from beginning to beginning of the sub-slots, including across slots, and B is the sub-slot duration, with both A and B in units of symbols</w:t>
            </w:r>
            <w:r w:rsidRPr="005E3397">
              <w:rPr>
                <w:sz w:val="10"/>
                <w:szCs w:val="10"/>
                <w:lang w:eastAsia="ja-JP"/>
              </w:rPr>
              <w:t xml:space="preserve">] </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DF3B42D" w14:textId="77777777" w:rsidR="005E3397" w:rsidRPr="005E3397" w:rsidRDefault="005E3397" w:rsidP="00A45DC2">
            <w:pPr>
              <w:pStyle w:val="TAL"/>
              <w:rPr>
                <w:sz w:val="10"/>
                <w:szCs w:val="10"/>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9540FE5" w14:textId="77777777" w:rsidR="005E3397" w:rsidRPr="005E3397" w:rsidRDefault="005E3397" w:rsidP="00A45DC2">
            <w:pPr>
              <w:pStyle w:val="TAL"/>
              <w:rPr>
                <w:i/>
                <w:sz w:val="10"/>
                <w:szCs w:val="10"/>
              </w:rPr>
            </w:pPr>
            <w:r w:rsidRPr="005E3397">
              <w:rPr>
                <w:rFonts w:eastAsia="SimSun" w:hint="eastAsia"/>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8F28D19" w14:textId="77777777" w:rsidR="005E3397" w:rsidRPr="005E3397" w:rsidRDefault="005E3397" w:rsidP="00A45DC2">
            <w:pPr>
              <w:pStyle w:val="TAL"/>
              <w:rPr>
                <w:i/>
                <w:sz w:val="10"/>
                <w:szCs w:val="10"/>
              </w:rPr>
            </w:pPr>
            <w:r w:rsidRPr="005E3397">
              <w:rPr>
                <w:rFonts w:hint="eastAsia"/>
                <w:sz w:val="10"/>
                <w:szCs w:val="10"/>
                <w:lang w:eastAsia="ja-JP"/>
              </w:rPr>
              <w:t>N/A</w:t>
            </w:r>
          </w:p>
        </w:tc>
        <w:tc>
          <w:tcPr>
            <w:tcW w:w="270" w:type="dxa"/>
            <w:tcBorders>
              <w:top w:val="single" w:sz="4" w:space="0" w:color="auto"/>
              <w:left w:val="single" w:sz="4" w:space="0" w:color="auto"/>
              <w:bottom w:val="single" w:sz="4" w:space="0" w:color="auto"/>
              <w:right w:val="single" w:sz="4" w:space="0" w:color="auto"/>
            </w:tcBorders>
          </w:tcPr>
          <w:p w14:paraId="1C1BC7CF" w14:textId="77777777" w:rsidR="005E3397" w:rsidRPr="005E3397" w:rsidRDefault="005E3397" w:rsidP="00A45DC2">
            <w:pPr>
              <w:pStyle w:val="TAL"/>
              <w:rPr>
                <w:sz w:val="10"/>
                <w:szCs w:val="10"/>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0CD0DDD" w14:textId="77777777" w:rsidR="005E3397" w:rsidRPr="005E3397" w:rsidRDefault="005E3397" w:rsidP="00A45DC2">
            <w:pPr>
              <w:pStyle w:val="TAL"/>
              <w:rPr>
                <w:sz w:val="10"/>
                <w:szCs w:val="10"/>
                <w:lang w:eastAsia="ja-JP"/>
              </w:rPr>
            </w:pPr>
            <w:r w:rsidRPr="005E3397">
              <w:rPr>
                <w:sz w:val="10"/>
                <w:szCs w:val="10"/>
                <w:lang w:eastAsia="ja-JP"/>
              </w:rPr>
              <w:t>[</w:t>
            </w:r>
            <w:r w:rsidRPr="005E3397">
              <w:rPr>
                <w:rFonts w:hint="eastAsia"/>
                <w:sz w:val="10"/>
                <w:szCs w:val="10"/>
                <w:lang w:eastAsia="ja-JP"/>
              </w:rPr>
              <w:t>Per UE</w:t>
            </w:r>
            <w:r w:rsidRPr="005E3397">
              <w:rPr>
                <w:sz w:val="10"/>
                <w:szCs w:val="10"/>
                <w:lang w:eastAsia="ja-JP"/>
              </w:rPr>
              <w:t>]</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599C3EF" w14:textId="77777777" w:rsidR="005E3397" w:rsidRPr="005E3397" w:rsidRDefault="005E3397" w:rsidP="00A45DC2">
            <w:pPr>
              <w:pStyle w:val="TAL"/>
              <w:rPr>
                <w:sz w:val="10"/>
                <w:szCs w:val="10"/>
                <w:lang w:eastAsia="ja-JP"/>
              </w:rPr>
            </w:pPr>
            <w:r w:rsidRPr="005E3397">
              <w:rPr>
                <w:sz w:val="10"/>
                <w:szCs w:val="10"/>
                <w:lang w:eastAsia="ja-JP"/>
              </w:rPr>
              <w:t>[No]</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6FE69FC" w14:textId="77777777" w:rsidR="005E3397" w:rsidRPr="005E3397" w:rsidRDefault="005E3397" w:rsidP="00A45DC2">
            <w:pPr>
              <w:pStyle w:val="TAL"/>
              <w:rPr>
                <w:sz w:val="10"/>
                <w:szCs w:val="10"/>
                <w:lang w:eastAsia="ja-JP"/>
              </w:rPr>
            </w:pPr>
            <w:r w:rsidRPr="005E3397">
              <w:rPr>
                <w:sz w:val="10"/>
                <w:szCs w:val="10"/>
                <w:lang w:eastAsia="ja-JP"/>
              </w:rPr>
              <w:t>[No]</w:t>
            </w:r>
          </w:p>
        </w:tc>
        <w:tc>
          <w:tcPr>
            <w:tcW w:w="720" w:type="dxa"/>
            <w:tcBorders>
              <w:top w:val="single" w:sz="4" w:space="0" w:color="auto"/>
              <w:left w:val="single" w:sz="4" w:space="0" w:color="auto"/>
              <w:bottom w:val="single" w:sz="4" w:space="0" w:color="auto"/>
              <w:right w:val="single" w:sz="4" w:space="0" w:color="auto"/>
            </w:tcBorders>
          </w:tcPr>
          <w:p w14:paraId="1934D14D" w14:textId="77777777" w:rsidR="005E3397" w:rsidRPr="005E3397" w:rsidRDefault="005E3397" w:rsidP="00A45DC2">
            <w:pPr>
              <w:pStyle w:val="TAL"/>
              <w:rPr>
                <w:sz w:val="10"/>
                <w:szCs w:val="10"/>
              </w:rPr>
            </w:pPr>
            <w:r w:rsidRPr="005E3397">
              <w:rPr>
                <w:sz w:val="10"/>
                <w:szCs w:val="10"/>
              </w:rPr>
              <w:t>[</w:t>
            </w:r>
            <w:r w:rsidRPr="005E3397">
              <w:rPr>
                <w:rFonts w:hint="eastAsia"/>
                <w:sz w:val="10"/>
                <w:szCs w:val="10"/>
              </w:rPr>
              <w:t>support mixture of FDD/TDD and/or FR1/FR2</w:t>
            </w:r>
            <w:r w:rsidRPr="005E3397">
              <w:rPr>
                <w:sz w:val="10"/>
                <w:szCs w:val="10"/>
              </w:rPr>
              <w:t>]</w:t>
            </w:r>
            <w:r w:rsidRPr="005E3397">
              <w:rPr>
                <w:rFonts w:hint="eastAsia"/>
                <w:sz w:val="10"/>
                <w:szCs w:val="10"/>
              </w:rPr>
              <w:t> </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4E280E" w14:textId="77777777" w:rsidR="005E3397" w:rsidRPr="005E3397" w:rsidRDefault="005E3397" w:rsidP="00A45DC2">
            <w:pPr>
              <w:pStyle w:val="TAL"/>
              <w:rPr>
                <w:sz w:val="10"/>
                <w:szCs w:val="10"/>
                <w:lang w:eastAsia="zh-CN"/>
              </w:rPr>
            </w:pPr>
            <w:r w:rsidRPr="005E3397">
              <w:rPr>
                <w:sz w:val="10"/>
                <w:szCs w:val="10"/>
                <w:lang w:eastAsia="zh-CN"/>
              </w:rPr>
              <w:t>Candidate value set for component 2):</w:t>
            </w:r>
          </w:p>
          <w:p w14:paraId="43635396" w14:textId="77777777" w:rsidR="005E3397" w:rsidRPr="005E3397" w:rsidRDefault="005E3397" w:rsidP="00A45DC2">
            <w:pPr>
              <w:pStyle w:val="TAL"/>
              <w:rPr>
                <w:sz w:val="10"/>
                <w:szCs w:val="10"/>
              </w:rPr>
            </w:pPr>
            <w:r w:rsidRPr="005E3397">
              <w:rPr>
                <w:sz w:val="10"/>
                <w:szCs w:val="10"/>
                <w:lang w:eastAsia="zh-CN"/>
              </w:rPr>
              <w:t xml:space="preserve">{ </w:t>
            </w:r>
            <w:r w:rsidRPr="005E3397">
              <w:rPr>
                <w:sz w:val="10"/>
                <w:szCs w:val="10"/>
              </w:rPr>
              <w:t>7-symbol*2,</w:t>
            </w:r>
          </w:p>
          <w:p w14:paraId="548A8BAA" w14:textId="77777777" w:rsidR="005E3397" w:rsidRPr="005E3397" w:rsidRDefault="005E3397" w:rsidP="00A45DC2">
            <w:pPr>
              <w:pStyle w:val="TAL"/>
              <w:rPr>
                <w:sz w:val="10"/>
                <w:szCs w:val="10"/>
              </w:rPr>
            </w:pPr>
            <w:r w:rsidRPr="005E3397">
              <w:rPr>
                <w:sz w:val="10"/>
                <w:szCs w:val="10"/>
              </w:rPr>
              <w:t>2-symbol*7 and 7-symbol*2}</w:t>
            </w:r>
          </w:p>
          <w:p w14:paraId="621CE15B" w14:textId="77777777" w:rsidR="005E3397" w:rsidRPr="005E3397" w:rsidRDefault="005E3397" w:rsidP="00A45DC2">
            <w:pPr>
              <w:pStyle w:val="TAL"/>
              <w:rPr>
                <w:sz w:val="10"/>
                <w:szCs w:val="10"/>
              </w:rPr>
            </w:pPr>
          </w:p>
          <w:p w14:paraId="08FE4FC8" w14:textId="77777777" w:rsidR="005E3397" w:rsidRPr="005E3397" w:rsidRDefault="005E3397" w:rsidP="00A45DC2">
            <w:pPr>
              <w:pStyle w:val="TAL"/>
              <w:rPr>
                <w:sz w:val="10"/>
                <w:szCs w:val="10"/>
                <w:lang w:eastAsia="zh-CN"/>
              </w:rPr>
            </w:pPr>
          </w:p>
          <w:p w14:paraId="1F475877" w14:textId="77777777" w:rsidR="005E3397" w:rsidRPr="00056961" w:rsidRDefault="005E3397" w:rsidP="00A45DC2">
            <w:pPr>
              <w:pStyle w:val="TAL"/>
              <w:rPr>
                <w:sz w:val="10"/>
                <w:szCs w:val="10"/>
                <w:highlight w:val="yellow"/>
                <w:lang w:eastAsia="zh-CN"/>
              </w:rPr>
            </w:pPr>
            <w:r w:rsidRPr="00056961">
              <w:rPr>
                <w:sz w:val="10"/>
                <w:szCs w:val="10"/>
                <w:highlight w:val="yellow"/>
                <w:lang w:eastAsia="zh-CN"/>
              </w:rPr>
              <w:t>[Candidate value set for component 3):</w:t>
            </w:r>
          </w:p>
          <w:p w14:paraId="0F199889" w14:textId="77777777" w:rsidR="005E3397" w:rsidRPr="00056961" w:rsidRDefault="005E3397" w:rsidP="00A45DC2">
            <w:pPr>
              <w:pStyle w:val="TAL"/>
              <w:rPr>
                <w:sz w:val="10"/>
                <w:szCs w:val="10"/>
                <w:highlight w:val="yellow"/>
                <w:lang w:eastAsia="zh-CN"/>
              </w:rPr>
            </w:pPr>
            <w:r w:rsidRPr="00056961">
              <w:rPr>
                <w:sz w:val="10"/>
                <w:szCs w:val="10"/>
                <w:highlight w:val="yellow"/>
                <w:lang w:eastAsia="zh-CN"/>
              </w:rPr>
              <w:t xml:space="preserve">(A, B) = </w:t>
            </w:r>
          </w:p>
          <w:p w14:paraId="63FD884C" w14:textId="77777777" w:rsidR="005E3397" w:rsidRPr="00056961" w:rsidRDefault="005E3397" w:rsidP="00A45DC2">
            <w:pPr>
              <w:pStyle w:val="TAL"/>
              <w:rPr>
                <w:sz w:val="10"/>
                <w:szCs w:val="10"/>
                <w:highlight w:val="yellow"/>
              </w:rPr>
            </w:pPr>
            <w:r w:rsidRPr="00056961">
              <w:rPr>
                <w:sz w:val="10"/>
                <w:szCs w:val="10"/>
                <w:highlight w:val="yellow"/>
                <w:lang w:eastAsia="zh-CN"/>
              </w:rPr>
              <w:t>{</w:t>
            </w:r>
            <w:r w:rsidRPr="00056961">
              <w:rPr>
                <w:sz w:val="10"/>
                <w:szCs w:val="10"/>
                <w:highlight w:val="yellow"/>
              </w:rPr>
              <w:t>(7, 7),</w:t>
            </w:r>
          </w:p>
          <w:p w14:paraId="1062C539" w14:textId="77777777" w:rsidR="005E3397" w:rsidRPr="00056961" w:rsidRDefault="005E3397" w:rsidP="00A45DC2">
            <w:pPr>
              <w:pStyle w:val="TAL"/>
              <w:rPr>
                <w:sz w:val="10"/>
                <w:szCs w:val="10"/>
                <w:highlight w:val="yellow"/>
              </w:rPr>
            </w:pPr>
            <w:r w:rsidRPr="00056961">
              <w:rPr>
                <w:sz w:val="10"/>
                <w:szCs w:val="10"/>
                <w:highlight w:val="yellow"/>
              </w:rPr>
              <w:t>(4, 2) and (7, 7),</w:t>
            </w:r>
          </w:p>
          <w:p w14:paraId="3834C79E" w14:textId="77777777" w:rsidR="005E3397" w:rsidRPr="00056961" w:rsidRDefault="005E3397" w:rsidP="00A45DC2">
            <w:pPr>
              <w:pStyle w:val="TAL"/>
              <w:rPr>
                <w:sz w:val="10"/>
                <w:szCs w:val="10"/>
                <w:highlight w:val="yellow"/>
              </w:rPr>
            </w:pPr>
            <w:r w:rsidRPr="00056961">
              <w:rPr>
                <w:rFonts w:hint="eastAsia"/>
                <w:sz w:val="10"/>
                <w:szCs w:val="10"/>
                <w:highlight w:val="yellow"/>
                <w:lang w:eastAsia="zh-CN"/>
              </w:rPr>
              <w:t>(</w:t>
            </w:r>
            <w:r w:rsidRPr="00056961">
              <w:rPr>
                <w:sz w:val="10"/>
                <w:szCs w:val="10"/>
                <w:highlight w:val="yellow"/>
                <w:lang w:eastAsia="zh-CN"/>
              </w:rPr>
              <w:t>2, 2) and (7, 7)</w:t>
            </w:r>
            <w:r w:rsidRPr="00056961">
              <w:rPr>
                <w:sz w:val="10"/>
                <w:szCs w:val="10"/>
                <w:highlight w:val="yellow"/>
              </w:rPr>
              <w:t>}]</w:t>
            </w:r>
          </w:p>
          <w:p w14:paraId="5BDABCCE" w14:textId="77777777" w:rsidR="005E3397" w:rsidRPr="00056961" w:rsidRDefault="005E3397" w:rsidP="00A45DC2">
            <w:pPr>
              <w:pStyle w:val="TAL"/>
              <w:rPr>
                <w:sz w:val="10"/>
                <w:szCs w:val="10"/>
                <w:highlight w:val="yellow"/>
                <w:lang w:eastAsia="zh-CN"/>
              </w:rPr>
            </w:pPr>
          </w:p>
          <w:p w14:paraId="718A24D1" w14:textId="77777777" w:rsidR="005E3397" w:rsidRPr="005E3397" w:rsidRDefault="005E3397" w:rsidP="00A45DC2">
            <w:pPr>
              <w:pStyle w:val="TAL"/>
              <w:rPr>
                <w:sz w:val="10"/>
                <w:szCs w:val="10"/>
                <w:lang w:eastAsia="zh-CN"/>
              </w:rPr>
            </w:pPr>
            <w:r w:rsidRPr="00056961">
              <w:rPr>
                <w:sz w:val="10"/>
                <w:szCs w:val="10"/>
                <w:highlight w:val="yellow"/>
              </w:rPr>
              <w:t>FFS: Whether to keep component 3) and accordingly the above note for component 3)</w:t>
            </w:r>
          </w:p>
          <w:p w14:paraId="5BB35B0A" w14:textId="77777777" w:rsidR="005E3397" w:rsidRPr="005E3397" w:rsidRDefault="005E3397" w:rsidP="00A45DC2">
            <w:pPr>
              <w:pStyle w:val="TAL"/>
              <w:rPr>
                <w:sz w:val="10"/>
                <w:szCs w:val="10"/>
                <w:lang w:eastAsia="zh-CN"/>
              </w:rPr>
            </w:pPr>
            <w:r w:rsidRPr="005E3397">
              <w:rPr>
                <w:rFonts w:hint="eastAsia"/>
                <w:sz w:val="10"/>
                <w:szCs w:val="10"/>
                <w:lang w:eastAsia="zh-CN"/>
              </w:rPr>
              <w:t>F</w:t>
            </w:r>
            <w:r w:rsidRPr="005E3397">
              <w:rPr>
                <w:sz w:val="10"/>
                <w:szCs w:val="10"/>
                <w:lang w:eastAsia="zh-CN"/>
              </w:rPr>
              <w:t>FS: Any relationship between FG 11-3 and CBG-based PUSCH with minimum processing time capability #2?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B864E1" w14:textId="77777777" w:rsidR="005E3397" w:rsidRPr="005E3397" w:rsidRDefault="005E3397" w:rsidP="00A45DC2">
            <w:pPr>
              <w:pStyle w:val="TAL"/>
              <w:rPr>
                <w:sz w:val="10"/>
                <w:szCs w:val="10"/>
                <w:lang w:eastAsia="ja-JP"/>
              </w:rPr>
            </w:pPr>
            <w:r w:rsidRPr="005E3397">
              <w:rPr>
                <w:sz w:val="10"/>
                <w:szCs w:val="10"/>
                <w:lang w:eastAsia="ja-JP"/>
              </w:rPr>
              <w:t>Optional with capability signalling</w:t>
            </w:r>
          </w:p>
        </w:tc>
      </w:tr>
    </w:tbl>
    <w:p w14:paraId="2A2EDC64" w14:textId="2C691FB7" w:rsidR="005E3397" w:rsidRDefault="005E3397" w:rsidP="00FA57C3"/>
    <w:p w14:paraId="57F28652" w14:textId="7F2D12B0" w:rsidR="005E3397" w:rsidRDefault="00056961" w:rsidP="00FA57C3">
      <w:r>
        <w:t xml:space="preserve">One open issue for </w:t>
      </w:r>
      <w:r w:rsidR="00CC31F0">
        <w:t>FG</w:t>
      </w:r>
      <w:r>
        <w:t xml:space="preserve"> 11-3 is whether to introduce component 3), which defines certain minimum gap between PUCCHs which mainly helps with the 2-symbol sub-slot implementation. In principle we support </w:t>
      </w:r>
      <w:r w:rsidR="000D150C">
        <w:t>introducing this component because it would allow UEs to implement the feature with reduced complexity, similar to the span pattern that has been introduced for PDCCH. However, it should be clarified whether PUCCH transmissions here include the ones that include UCI other than HARQ-ACK. E.g. PUCCH for CSI or with different UCI types multiplexed may be a longer PUCCH that span across multiple sub-slots. From UE complexity point of view, it makes sen</w:t>
      </w:r>
      <w:r w:rsidR="008954ED">
        <w:t>s</w:t>
      </w:r>
      <w:r w:rsidR="000D150C">
        <w:t>e to include all PUCCH transmissions</w:t>
      </w:r>
      <w:r w:rsidR="00350243">
        <w:t xml:space="preserve"> in the definition</w:t>
      </w:r>
      <w:r w:rsidR="008954ED">
        <w:t>.</w:t>
      </w:r>
    </w:p>
    <w:p w14:paraId="3A5B15AC" w14:textId="535B3B07" w:rsidR="008954ED" w:rsidRDefault="008954ED" w:rsidP="00FA57C3"/>
    <w:p w14:paraId="6DF469AF" w14:textId="51EF4785" w:rsidR="008954ED" w:rsidRDefault="008954ED" w:rsidP="00FA57C3">
      <w:pPr>
        <w:rPr>
          <w:b/>
          <w:bCs/>
        </w:rPr>
      </w:pPr>
      <w:r w:rsidRPr="008954ED">
        <w:rPr>
          <w:b/>
          <w:bCs/>
        </w:rPr>
        <w:t xml:space="preserve">Proposal 4: Include component 3) in </w:t>
      </w:r>
      <w:r w:rsidR="00CC31F0">
        <w:rPr>
          <w:b/>
          <w:bCs/>
        </w:rPr>
        <w:t>FG</w:t>
      </w:r>
      <w:r w:rsidRPr="008954ED">
        <w:rPr>
          <w:b/>
          <w:bCs/>
        </w:rPr>
        <w:t xml:space="preserve"> 11-3 by modifying it to the following: “Supported combinations of (A, B), where A is the minimum gap between sub-slots </w:t>
      </w:r>
      <w:r w:rsidRPr="008954ED">
        <w:rPr>
          <w:b/>
          <w:bCs/>
          <w:strike/>
          <w:color w:val="FF0000"/>
        </w:rPr>
        <w:t>containing</w:t>
      </w:r>
      <w:r w:rsidRPr="008954ED">
        <w:rPr>
          <w:b/>
          <w:bCs/>
          <w:color w:val="FF0000"/>
        </w:rPr>
        <w:t xml:space="preserve"> within which </w:t>
      </w:r>
      <w:r w:rsidRPr="008954ED">
        <w:rPr>
          <w:b/>
          <w:bCs/>
        </w:rPr>
        <w:t xml:space="preserve">the actual PUCCH transmissions </w:t>
      </w:r>
      <w:r w:rsidRPr="008954ED">
        <w:rPr>
          <w:b/>
          <w:bCs/>
          <w:color w:val="FF0000"/>
        </w:rPr>
        <w:t xml:space="preserve">start, </w:t>
      </w:r>
      <w:r w:rsidRPr="008954ED">
        <w:rPr>
          <w:b/>
          <w:bCs/>
        </w:rPr>
        <w:t>measured from beginning to beginning of the sub-slots, including across slots, and B is the sub-slot duration, with both A and B in units of symbols”</w:t>
      </w:r>
      <w:r>
        <w:rPr>
          <w:b/>
          <w:bCs/>
        </w:rPr>
        <w:t>.</w:t>
      </w:r>
    </w:p>
    <w:p w14:paraId="1514EAAB" w14:textId="5E7B5286" w:rsidR="008954ED" w:rsidRDefault="008954ED" w:rsidP="00FA57C3">
      <w:pPr>
        <w:rPr>
          <w:b/>
          <w:bCs/>
        </w:rPr>
      </w:pPr>
    </w:p>
    <w:p w14:paraId="4994EDDB" w14:textId="32CAF207" w:rsidR="008954ED" w:rsidRDefault="008954ED" w:rsidP="008954ED">
      <w:pPr>
        <w:pStyle w:val="Heading1"/>
      </w:pPr>
      <w:r>
        <w:lastRenderedPageBreak/>
        <w:t>4.</w:t>
      </w:r>
      <w:r w:rsidR="00A45DC2">
        <w:tab/>
      </w:r>
      <w:r w:rsidR="00CC31F0">
        <w:t>FGs</w:t>
      </w:r>
      <w:r>
        <w:t xml:space="preserve"> 11-4/4a (two HARQ-ACK codebooks)</w:t>
      </w:r>
      <w:r w:rsidR="00D15913">
        <w:t xml:space="preserve"> and 12-1 (intra-UE prioritization/mulplexing)</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0"/>
        <w:gridCol w:w="810"/>
        <w:gridCol w:w="2790"/>
        <w:gridCol w:w="270"/>
        <w:gridCol w:w="360"/>
        <w:gridCol w:w="270"/>
        <w:gridCol w:w="270"/>
        <w:gridCol w:w="540"/>
        <w:gridCol w:w="360"/>
        <w:gridCol w:w="360"/>
        <w:gridCol w:w="720"/>
        <w:gridCol w:w="2250"/>
        <w:gridCol w:w="630"/>
      </w:tblGrid>
      <w:tr w:rsidR="00EC1C4A" w:rsidRPr="00EC1C4A" w14:paraId="471E1515" w14:textId="77777777" w:rsidTr="00EC1C4A">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3F86DFFE" w14:textId="77777777" w:rsidR="00EC1C4A" w:rsidRPr="00EC1C4A" w:rsidRDefault="00EC1C4A" w:rsidP="00A45DC2">
            <w:pPr>
              <w:pStyle w:val="TAL"/>
              <w:rPr>
                <w:rFonts w:eastAsia="SimSun"/>
                <w:sz w:val="10"/>
                <w:szCs w:val="10"/>
                <w:lang w:eastAsia="zh-CN"/>
              </w:rPr>
            </w:pPr>
            <w:r w:rsidRPr="00EC1C4A">
              <w:rPr>
                <w:rFonts w:eastAsia="SimSun"/>
                <w:sz w:val="10"/>
                <w:szCs w:val="10"/>
                <w:lang w:eastAsia="zh-CN"/>
              </w:rPr>
              <w:t>11-4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4BE505" w14:textId="77777777" w:rsidR="00EC1C4A" w:rsidRPr="00EC1C4A" w:rsidRDefault="00EC1C4A" w:rsidP="00A45DC2">
            <w:pPr>
              <w:pStyle w:val="TAL"/>
              <w:rPr>
                <w:rFonts w:eastAsia="SimSun"/>
                <w:sz w:val="10"/>
                <w:szCs w:val="10"/>
                <w:lang w:eastAsia="zh-CN"/>
              </w:rPr>
            </w:pPr>
            <w:r w:rsidRPr="00EC1C4A">
              <w:rPr>
                <w:rFonts w:eastAsia="SimSun"/>
                <w:sz w:val="10"/>
                <w:szCs w:val="10"/>
                <w:lang w:eastAsia="zh-CN"/>
              </w:rPr>
              <w:t xml:space="preserve">Two HARQ-ACK codebooks </w:t>
            </w:r>
            <w:r w:rsidRPr="005A646A">
              <w:rPr>
                <w:sz w:val="10"/>
                <w:szCs w:val="10"/>
                <w:highlight w:val="yellow"/>
                <w:lang w:eastAsia="ja-JP"/>
              </w:rPr>
              <w:t>[with up to one sub-slot based HARQ-ACK codebook]</w:t>
            </w:r>
            <w:r w:rsidRPr="00EC1C4A">
              <w:rPr>
                <w:rFonts w:eastAsia="SimSun"/>
                <w:sz w:val="10"/>
                <w:szCs w:val="10"/>
                <w:lang w:eastAsia="zh-CN"/>
              </w:rPr>
              <w:t xml:space="preserve"> simultaneously constructed for supporting PDSCH reception with different priorities at a UE</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E9DD12C" w14:textId="77777777" w:rsidR="00EC1C4A" w:rsidRPr="00EC1C4A" w:rsidRDefault="00EC1C4A" w:rsidP="00A45DC2">
            <w:pPr>
              <w:pStyle w:val="TAL"/>
              <w:rPr>
                <w:sz w:val="10"/>
                <w:szCs w:val="10"/>
                <w:lang w:eastAsia="ja-JP"/>
              </w:rPr>
            </w:pPr>
            <w:r w:rsidRPr="00EC1C4A">
              <w:rPr>
                <w:sz w:val="10"/>
                <w:szCs w:val="10"/>
                <w:lang w:eastAsia="ja-JP"/>
              </w:rPr>
              <w:t xml:space="preserve">1) Supports </w:t>
            </w:r>
            <w:r w:rsidRPr="00EC1C4A">
              <w:rPr>
                <w:rFonts w:hint="eastAsia"/>
                <w:sz w:val="10"/>
                <w:szCs w:val="10"/>
                <w:lang w:eastAsia="ja-JP"/>
              </w:rPr>
              <w:t>two HARQ-ACK codebooks with different priorities to be simultaneously constructed</w:t>
            </w:r>
            <w:r w:rsidRPr="00EC1C4A">
              <w:rPr>
                <w:sz w:val="10"/>
                <w:szCs w:val="10"/>
                <w:lang w:eastAsia="ja-JP"/>
              </w:rPr>
              <w:t xml:space="preserve">  [</w:t>
            </w:r>
            <w:r w:rsidRPr="005A646A">
              <w:rPr>
                <w:sz w:val="10"/>
                <w:szCs w:val="10"/>
                <w:highlight w:val="yellow"/>
                <w:lang w:eastAsia="ja-JP"/>
              </w:rPr>
              <w:t>with the restriction up to one sub-slot based HARQ-ACK codebook</w:t>
            </w:r>
            <w:r w:rsidRPr="00EC1C4A">
              <w:rPr>
                <w:sz w:val="10"/>
                <w:szCs w:val="10"/>
                <w:lang w:eastAsia="ja-JP"/>
              </w:rPr>
              <w:t>].</w:t>
            </w:r>
          </w:p>
          <w:p w14:paraId="676E7573" w14:textId="77777777" w:rsidR="00EC1C4A" w:rsidRPr="00EC1C4A" w:rsidRDefault="00EC1C4A" w:rsidP="00A45DC2">
            <w:pPr>
              <w:pStyle w:val="TAL"/>
              <w:rPr>
                <w:sz w:val="10"/>
                <w:szCs w:val="10"/>
                <w:lang w:eastAsia="ja-JP"/>
              </w:rPr>
            </w:pPr>
            <w:r w:rsidRPr="00EC1C4A">
              <w:rPr>
                <w:sz w:val="10"/>
                <w:szCs w:val="10"/>
                <w:lang w:eastAsia="ja-JP"/>
              </w:rPr>
              <w:t>2) Supports separate PUCCH configuration for different HARQ-ACK codebooks</w:t>
            </w:r>
          </w:p>
          <w:p w14:paraId="139CAF45" w14:textId="77777777" w:rsidR="00EC1C4A" w:rsidRPr="00EC1C4A" w:rsidRDefault="00EC1C4A" w:rsidP="00A45DC2">
            <w:pPr>
              <w:pStyle w:val="TAL"/>
              <w:rPr>
                <w:rFonts w:eastAsia="MS Mincho"/>
                <w:sz w:val="10"/>
                <w:szCs w:val="10"/>
                <w:lang w:eastAsia="ja-JP"/>
              </w:rPr>
            </w:pPr>
            <w:r w:rsidRPr="00EC1C4A">
              <w:rPr>
                <w:sz w:val="10"/>
                <w:szCs w:val="10"/>
                <w:lang w:eastAsia="ja-JP"/>
              </w:rPr>
              <w:t xml:space="preserve">3) Supports </w:t>
            </w:r>
            <w:r w:rsidRPr="00EC1C4A">
              <w:rPr>
                <w:rFonts w:hint="eastAsia"/>
                <w:sz w:val="10"/>
                <w:szCs w:val="10"/>
                <w:lang w:eastAsia="ja-JP"/>
              </w:rPr>
              <w:t>2-level priority of HARQ-ACK for dynamically scheduled PDSCH and SPS PDSCH</w:t>
            </w:r>
            <w:r w:rsidRPr="00EC1C4A">
              <w:rPr>
                <w:sz w:val="10"/>
                <w:szCs w:val="10"/>
                <w:lang w:eastAsia="ja-JP"/>
              </w:rPr>
              <w:t>.</w:t>
            </w:r>
          </w:p>
          <w:p w14:paraId="7CFCB285" w14:textId="77777777" w:rsidR="00EC1C4A" w:rsidRPr="00EC1C4A" w:rsidRDefault="00EC1C4A" w:rsidP="00A45DC2">
            <w:pPr>
              <w:pStyle w:val="TAL"/>
              <w:rPr>
                <w:sz w:val="10"/>
                <w:szCs w:val="10"/>
                <w:lang w:eastAsia="ja-JP"/>
              </w:rPr>
            </w:pPr>
            <w:r w:rsidRPr="00EC1C4A">
              <w:rPr>
                <w:sz w:val="10"/>
                <w:szCs w:val="10"/>
                <w:lang w:eastAsia="ja-JP"/>
              </w:rPr>
              <w:t xml:space="preserve">[4) Supports a DCI format </w:t>
            </w:r>
            <w:r w:rsidRPr="00EC1C4A">
              <w:rPr>
                <w:iCs/>
                <w:sz w:val="10"/>
                <w:szCs w:val="10"/>
                <w:lang w:eastAsia="zh-CN"/>
              </w:rPr>
              <w:t>(from the formats 0_1/1_1/0_2/1_2)</w:t>
            </w:r>
            <w:r w:rsidRPr="00EC1C4A">
              <w:rPr>
                <w:sz w:val="10"/>
                <w:szCs w:val="10"/>
                <w:lang w:eastAsia="ja-JP"/>
              </w:rPr>
              <w:t xml:space="preserve"> scheduling </w:t>
            </w:r>
            <w:r w:rsidRPr="00EC1C4A">
              <w:rPr>
                <w:rFonts w:eastAsia="SimSun"/>
                <w:sz w:val="10"/>
                <w:szCs w:val="10"/>
                <w:shd w:val="clear" w:color="auto" w:fill="FFFFFF"/>
                <w:lang w:eastAsia="zh-CN"/>
              </w:rPr>
              <w:t xml:space="preserve">PDSCH with different HARQ-ACK priorities or PUSCH with different priorities when only DCI format 0_1/1_1 is configured or only DCI format 0_2/1_2 is configured per BWP] </w:t>
            </w:r>
            <w:r w:rsidRPr="00EC1C4A">
              <w:rPr>
                <w:sz w:val="10"/>
                <w:szCs w:val="10"/>
                <w:lang w:eastAsia="ja-JP"/>
              </w:rPr>
              <w:t xml:space="preserve"> </w:t>
            </w:r>
          </w:p>
          <w:p w14:paraId="05598AF6" w14:textId="77777777" w:rsidR="00EC1C4A" w:rsidRPr="00EC1C4A" w:rsidRDefault="00EC1C4A" w:rsidP="00A45DC2">
            <w:pPr>
              <w:pStyle w:val="TAL"/>
              <w:rPr>
                <w:sz w:val="10"/>
                <w:szCs w:val="10"/>
                <w:lang w:eastAsia="ja-JP"/>
              </w:rPr>
            </w:pPr>
            <w:r w:rsidRPr="00EC1C4A">
              <w:rPr>
                <w:sz w:val="10"/>
                <w:szCs w:val="10"/>
                <w:lang w:eastAsia="ja-JP"/>
              </w:rPr>
              <w:t xml:space="preserve">5) Supports separate configuration of parameters </w:t>
            </w:r>
            <w:r w:rsidRPr="00EC1C4A">
              <w:rPr>
                <w:i/>
                <w:sz w:val="10"/>
                <w:szCs w:val="10"/>
                <w:lang w:eastAsia="ja-JP"/>
              </w:rPr>
              <w:t>PDSCH-HARQ-ACK-Codebook</w:t>
            </w:r>
            <w:r w:rsidRPr="00EC1C4A">
              <w:rPr>
                <w:sz w:val="10"/>
                <w:szCs w:val="10"/>
                <w:lang w:eastAsia="ja-JP"/>
              </w:rPr>
              <w:t xml:space="preserve">, </w:t>
            </w:r>
            <w:r w:rsidRPr="00EC1C4A">
              <w:rPr>
                <w:i/>
                <w:sz w:val="10"/>
                <w:szCs w:val="10"/>
                <w:lang w:eastAsia="ja-JP"/>
              </w:rPr>
              <w:t>UCI-OnPUSCH</w:t>
            </w:r>
            <w:r w:rsidRPr="00EC1C4A">
              <w:rPr>
                <w:sz w:val="10"/>
                <w:szCs w:val="10"/>
                <w:lang w:eastAsia="ja-JP"/>
              </w:rPr>
              <w:t xml:space="preserve"> and ‘</w:t>
            </w:r>
            <w:r w:rsidRPr="00EC1C4A">
              <w:rPr>
                <w:i/>
                <w:sz w:val="10"/>
                <w:szCs w:val="10"/>
                <w:lang w:eastAsia="ja-JP"/>
              </w:rPr>
              <w:t>codeBlockGroupTransmission”</w:t>
            </w:r>
            <w:r w:rsidRPr="00EC1C4A">
              <w:rPr>
                <w:sz w:val="10"/>
                <w:szCs w:val="10"/>
                <w:lang w:eastAsia="ja-JP"/>
              </w:rPr>
              <w:t xml:space="preserve"> for different HARQ-ACK codebooks.   </w:t>
            </w:r>
          </w:p>
          <w:p w14:paraId="5734AF8C" w14:textId="77777777" w:rsidR="00EC1C4A" w:rsidRPr="00EC1C4A" w:rsidRDefault="00EC1C4A" w:rsidP="00A45DC2">
            <w:pPr>
              <w:pStyle w:val="TAL"/>
              <w:rPr>
                <w:sz w:val="10"/>
                <w:szCs w:val="10"/>
                <w:lang w:eastAsia="ja-JP"/>
              </w:rPr>
            </w:pPr>
            <w:r w:rsidRPr="00EC1C4A">
              <w:rPr>
                <w:sz w:val="10"/>
                <w:szCs w:val="10"/>
                <w:lang w:eastAsia="zh-CN"/>
              </w:rPr>
              <w:t>[6) Supported maximum number of actual PUCCH transmissions for HARQ-ACK within a slot]</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B3F5FD5" w14:textId="77777777" w:rsidR="00EC1C4A" w:rsidRPr="00EC1C4A" w:rsidRDefault="00EC1C4A" w:rsidP="00A45DC2">
            <w:pPr>
              <w:pStyle w:val="TAL"/>
              <w:rPr>
                <w:sz w:val="10"/>
                <w:szCs w:val="10"/>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94C3D47" w14:textId="77777777" w:rsidR="00EC1C4A" w:rsidRPr="00EC1C4A" w:rsidRDefault="00EC1C4A" w:rsidP="00A45DC2">
            <w:pPr>
              <w:pStyle w:val="TAL"/>
              <w:rPr>
                <w:i/>
                <w:sz w:val="10"/>
                <w:szCs w:val="10"/>
              </w:rPr>
            </w:pPr>
            <w:r w:rsidRPr="00EC1C4A">
              <w:rPr>
                <w:rFonts w:eastAsia="SimSun" w:hint="eastAsia"/>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CD7B0E6" w14:textId="77777777" w:rsidR="00EC1C4A" w:rsidRPr="00EC1C4A" w:rsidRDefault="00EC1C4A" w:rsidP="00A45DC2">
            <w:pPr>
              <w:pStyle w:val="TAL"/>
              <w:rPr>
                <w:i/>
                <w:sz w:val="10"/>
                <w:szCs w:val="10"/>
              </w:rPr>
            </w:pPr>
            <w:r w:rsidRPr="00EC1C4A">
              <w:rPr>
                <w:rFonts w:hint="eastAsia"/>
                <w:sz w:val="10"/>
                <w:szCs w:val="10"/>
                <w:lang w:eastAsia="ja-JP"/>
              </w:rPr>
              <w:t>N/A</w:t>
            </w:r>
          </w:p>
        </w:tc>
        <w:tc>
          <w:tcPr>
            <w:tcW w:w="270" w:type="dxa"/>
            <w:tcBorders>
              <w:top w:val="single" w:sz="4" w:space="0" w:color="auto"/>
              <w:left w:val="single" w:sz="4" w:space="0" w:color="auto"/>
              <w:bottom w:val="single" w:sz="4" w:space="0" w:color="auto"/>
              <w:right w:val="single" w:sz="4" w:space="0" w:color="auto"/>
            </w:tcBorders>
          </w:tcPr>
          <w:p w14:paraId="69AA34CE" w14:textId="77777777" w:rsidR="00EC1C4A" w:rsidRPr="00EC1C4A" w:rsidRDefault="00EC1C4A" w:rsidP="00A45DC2">
            <w:pPr>
              <w:pStyle w:val="TAL"/>
              <w:rPr>
                <w:sz w:val="10"/>
                <w:szCs w:val="10"/>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1B8A717" w14:textId="77777777" w:rsidR="00EC1C4A" w:rsidRPr="00EC1C4A" w:rsidRDefault="00EC1C4A" w:rsidP="00A45DC2">
            <w:pPr>
              <w:pStyle w:val="TAL"/>
              <w:rPr>
                <w:sz w:val="10"/>
                <w:szCs w:val="10"/>
                <w:lang w:eastAsia="ja-JP"/>
              </w:rPr>
            </w:pPr>
            <w:r w:rsidRPr="00EC1C4A">
              <w:rPr>
                <w:sz w:val="10"/>
                <w:szCs w:val="10"/>
                <w:lang w:eastAsia="ja-JP"/>
              </w:rPr>
              <w:t>[</w:t>
            </w:r>
            <w:r w:rsidRPr="00EC1C4A">
              <w:rPr>
                <w:rFonts w:hint="eastAsia"/>
                <w:sz w:val="10"/>
                <w:szCs w:val="10"/>
                <w:lang w:eastAsia="ja-JP"/>
              </w:rPr>
              <w:t>Per UE</w:t>
            </w:r>
            <w:r w:rsidRPr="00EC1C4A">
              <w:rPr>
                <w:sz w:val="10"/>
                <w:szCs w:val="10"/>
                <w:lang w:eastAsia="ja-JP"/>
              </w:rPr>
              <w:t>]</w:t>
            </w:r>
          </w:p>
          <w:p w14:paraId="63EEF88B" w14:textId="77777777" w:rsidR="00EC1C4A" w:rsidRPr="00EC1C4A" w:rsidRDefault="00EC1C4A" w:rsidP="00A45DC2">
            <w:pPr>
              <w:pStyle w:val="TAL"/>
              <w:rPr>
                <w:sz w:val="10"/>
                <w:szCs w:val="10"/>
                <w:lang w:eastAsia="ja-JP"/>
              </w:rPr>
            </w:pPr>
          </w:p>
          <w:p w14:paraId="61C1C882" w14:textId="77777777" w:rsidR="00EC1C4A" w:rsidRPr="00EC1C4A" w:rsidRDefault="00EC1C4A" w:rsidP="00A45DC2">
            <w:pPr>
              <w:pStyle w:val="TAL"/>
              <w:rPr>
                <w:sz w:val="10"/>
                <w:szCs w:val="10"/>
                <w:lang w:eastAsia="ja-JP"/>
              </w:rPr>
            </w:pPr>
            <w:r w:rsidRPr="00EC1C4A">
              <w:rPr>
                <w:sz w:val="10"/>
                <w:szCs w:val="10"/>
                <w:lang w:eastAsia="ja-JP"/>
              </w:rPr>
              <w:t>FFS: FS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235FF29" w14:textId="77777777" w:rsidR="00EC1C4A" w:rsidRPr="00EC1C4A" w:rsidRDefault="00EC1C4A" w:rsidP="00A45DC2">
            <w:pPr>
              <w:pStyle w:val="TAL"/>
              <w:rPr>
                <w:sz w:val="10"/>
                <w:szCs w:val="10"/>
                <w:lang w:eastAsia="ja-JP"/>
              </w:rPr>
            </w:pPr>
            <w:r w:rsidRPr="00EC1C4A">
              <w:rPr>
                <w:sz w:val="10"/>
                <w:szCs w:val="10"/>
                <w:lang w:eastAsia="ja-JP"/>
              </w:rPr>
              <w:t>[No]</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C8AC33A" w14:textId="77777777" w:rsidR="00EC1C4A" w:rsidRPr="00EC1C4A" w:rsidRDefault="00EC1C4A" w:rsidP="00A45DC2">
            <w:pPr>
              <w:pStyle w:val="TAL"/>
              <w:rPr>
                <w:sz w:val="10"/>
                <w:szCs w:val="10"/>
                <w:lang w:eastAsia="ja-JP"/>
              </w:rPr>
            </w:pPr>
            <w:r w:rsidRPr="00EC1C4A">
              <w:rPr>
                <w:sz w:val="10"/>
                <w:szCs w:val="10"/>
                <w:lang w:eastAsia="ja-JP"/>
              </w:rPr>
              <w:t>[No]</w:t>
            </w:r>
          </w:p>
        </w:tc>
        <w:tc>
          <w:tcPr>
            <w:tcW w:w="720" w:type="dxa"/>
            <w:tcBorders>
              <w:top w:val="single" w:sz="4" w:space="0" w:color="auto"/>
              <w:left w:val="single" w:sz="4" w:space="0" w:color="auto"/>
              <w:bottom w:val="single" w:sz="4" w:space="0" w:color="auto"/>
              <w:right w:val="single" w:sz="4" w:space="0" w:color="auto"/>
            </w:tcBorders>
          </w:tcPr>
          <w:p w14:paraId="0270612A" w14:textId="77777777" w:rsidR="00EC1C4A" w:rsidRPr="00EC1C4A" w:rsidRDefault="00EC1C4A" w:rsidP="00A45DC2">
            <w:pPr>
              <w:pStyle w:val="TAL"/>
              <w:rPr>
                <w:sz w:val="10"/>
                <w:szCs w:val="10"/>
              </w:rPr>
            </w:pPr>
            <w:r w:rsidRPr="00EC1C4A">
              <w:rPr>
                <w:sz w:val="10"/>
                <w:szCs w:val="10"/>
              </w:rPr>
              <w:t>[</w:t>
            </w:r>
            <w:r w:rsidRPr="00EC1C4A">
              <w:rPr>
                <w:rFonts w:hint="eastAsia"/>
                <w:sz w:val="10"/>
                <w:szCs w:val="10"/>
              </w:rPr>
              <w:t>support mixture of FDD/TDD and/or FR1/FR2</w:t>
            </w:r>
            <w:r w:rsidRPr="00EC1C4A">
              <w:rPr>
                <w:sz w:val="10"/>
                <w:szCs w:val="10"/>
              </w:rPr>
              <w:t>]</w:t>
            </w:r>
            <w:r w:rsidRPr="00EC1C4A">
              <w:rPr>
                <w:rFonts w:hint="eastAsia"/>
                <w:sz w:val="10"/>
                <w:szCs w:val="10"/>
              </w:rPr>
              <w:t>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4C3A9C" w14:textId="77777777" w:rsidR="00EC1C4A" w:rsidRPr="00EC1C4A" w:rsidRDefault="00EC1C4A" w:rsidP="00A45DC2">
            <w:pPr>
              <w:pStyle w:val="TAL"/>
              <w:rPr>
                <w:sz w:val="10"/>
                <w:szCs w:val="10"/>
                <w:lang w:eastAsia="zh-CN"/>
              </w:rPr>
            </w:pPr>
            <w:r w:rsidRPr="005A646A">
              <w:rPr>
                <w:rFonts w:hint="eastAsia"/>
                <w:sz w:val="10"/>
                <w:szCs w:val="10"/>
                <w:highlight w:val="yellow"/>
                <w:lang w:eastAsia="zh-CN"/>
              </w:rPr>
              <w:t>F</w:t>
            </w:r>
            <w:r w:rsidRPr="005A646A">
              <w:rPr>
                <w:sz w:val="10"/>
                <w:szCs w:val="10"/>
                <w:highlight w:val="yellow"/>
                <w:lang w:eastAsia="zh-CN"/>
              </w:rPr>
              <w:t>FS: Whether and how to combine FG 11-4 and FG 12-1</w:t>
            </w:r>
          </w:p>
          <w:p w14:paraId="03714EEA" w14:textId="77777777" w:rsidR="00EC1C4A" w:rsidRPr="00EC1C4A" w:rsidRDefault="00EC1C4A" w:rsidP="00A45DC2">
            <w:pPr>
              <w:pStyle w:val="TAL"/>
              <w:rPr>
                <w:sz w:val="10"/>
                <w:szCs w:val="10"/>
                <w:lang w:eastAsia="zh-CN"/>
              </w:rPr>
            </w:pPr>
          </w:p>
          <w:p w14:paraId="2CED2221" w14:textId="77777777" w:rsidR="00EC1C4A" w:rsidRPr="00EC1C4A" w:rsidRDefault="00EC1C4A" w:rsidP="00A45DC2">
            <w:pPr>
              <w:pStyle w:val="TAL"/>
              <w:rPr>
                <w:sz w:val="10"/>
                <w:szCs w:val="10"/>
              </w:rPr>
            </w:pPr>
            <w:r w:rsidRPr="005A646A">
              <w:rPr>
                <w:sz w:val="10"/>
                <w:szCs w:val="10"/>
                <w:highlight w:val="yellow"/>
                <w:lang w:eastAsia="zh-CN"/>
              </w:rPr>
              <w:t>FFS: For component 4), whether to separate DL priority and UL priority, and whether to separate DCI format 0_1/1_1 and DCI format 0_2/1_2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0430B88" w14:textId="77777777" w:rsidR="00EC1C4A" w:rsidRPr="00EC1C4A" w:rsidRDefault="00EC1C4A" w:rsidP="00A45DC2">
            <w:pPr>
              <w:pStyle w:val="TAL"/>
              <w:rPr>
                <w:sz w:val="10"/>
                <w:szCs w:val="10"/>
                <w:lang w:eastAsia="ja-JP"/>
              </w:rPr>
            </w:pPr>
            <w:r w:rsidRPr="00EC1C4A">
              <w:rPr>
                <w:sz w:val="10"/>
                <w:szCs w:val="10"/>
                <w:lang w:eastAsia="ja-JP"/>
              </w:rPr>
              <w:t>Optional with capability signalling</w:t>
            </w:r>
          </w:p>
        </w:tc>
      </w:tr>
      <w:tr w:rsidR="00EC1C4A" w:rsidRPr="00EC1C4A" w14:paraId="4EF49E55" w14:textId="77777777" w:rsidTr="00EC1C4A">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681B94B4" w14:textId="77777777" w:rsidR="00EC1C4A" w:rsidRPr="00EC1C4A" w:rsidRDefault="00EC1C4A" w:rsidP="00A45DC2">
            <w:pPr>
              <w:pStyle w:val="TAL"/>
              <w:rPr>
                <w:rFonts w:eastAsia="SimSun"/>
                <w:sz w:val="10"/>
                <w:szCs w:val="10"/>
                <w:lang w:eastAsia="zh-CN"/>
              </w:rPr>
            </w:pPr>
            <w:r w:rsidRPr="00EC1C4A">
              <w:rPr>
                <w:rFonts w:eastAsia="SimSun"/>
                <w:sz w:val="10"/>
                <w:szCs w:val="10"/>
                <w:lang w:eastAsia="zh-CN"/>
              </w:rPr>
              <w:t>[</w:t>
            </w:r>
            <w:r w:rsidRPr="00EC1C4A">
              <w:rPr>
                <w:rFonts w:eastAsia="SimSun" w:hint="eastAsia"/>
                <w:sz w:val="10"/>
                <w:szCs w:val="10"/>
                <w:lang w:eastAsia="zh-CN"/>
              </w:rPr>
              <w:t>1</w:t>
            </w:r>
            <w:r w:rsidRPr="00EC1C4A">
              <w:rPr>
                <w:rFonts w:eastAsia="SimSun"/>
                <w:sz w:val="10"/>
                <w:szCs w:val="10"/>
                <w:lang w:eastAsia="zh-CN"/>
              </w:rPr>
              <w:t>1-4x]</w:t>
            </w:r>
          </w:p>
          <w:p w14:paraId="0524A193" w14:textId="77777777" w:rsidR="00EC1C4A" w:rsidRPr="00EC1C4A" w:rsidRDefault="00EC1C4A" w:rsidP="00A45DC2">
            <w:pPr>
              <w:pStyle w:val="TAL"/>
              <w:rPr>
                <w:rFonts w:eastAsia="SimSun"/>
                <w:sz w:val="10"/>
                <w:szCs w:val="10"/>
                <w:lang w:eastAsia="zh-CN"/>
              </w:rPr>
            </w:pPr>
          </w:p>
          <w:p w14:paraId="69573242" w14:textId="77777777" w:rsidR="00EC1C4A" w:rsidRPr="00EC1C4A" w:rsidRDefault="00EC1C4A" w:rsidP="00A45DC2">
            <w:pPr>
              <w:pStyle w:val="TAL"/>
              <w:rPr>
                <w:rFonts w:eastAsia="SimSun"/>
                <w:sz w:val="10"/>
                <w:szCs w:val="1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2FEE1C" w14:textId="77777777" w:rsidR="00EC1C4A" w:rsidRPr="00EC1C4A" w:rsidDel="007E7D5A" w:rsidRDefault="00EC1C4A" w:rsidP="00A45DC2">
            <w:pPr>
              <w:pStyle w:val="TAL"/>
              <w:rPr>
                <w:rFonts w:eastAsia="SimSun"/>
                <w:sz w:val="10"/>
                <w:szCs w:val="10"/>
                <w:lang w:eastAsia="zh-CN"/>
              </w:rPr>
            </w:pPr>
            <w:r w:rsidRPr="00EC1C4A">
              <w:rPr>
                <w:rFonts w:eastAsia="SimSun"/>
                <w:sz w:val="10"/>
                <w:szCs w:val="10"/>
                <w:lang w:eastAsia="zh-CN"/>
              </w:rPr>
              <w:t>[</w:t>
            </w:r>
            <w:r w:rsidRPr="005A646A">
              <w:rPr>
                <w:rFonts w:eastAsia="SimSun"/>
                <w:sz w:val="10"/>
                <w:szCs w:val="10"/>
                <w:highlight w:val="yellow"/>
                <w:lang w:eastAsia="zh-CN"/>
              </w:rPr>
              <w:t>Two sub-slot based HARQ-ACK codebooks simultaneously constructed for supporting PDSCH reception with different priorities at a UE</w:t>
            </w:r>
            <w:r w:rsidRPr="00EC1C4A">
              <w:rPr>
                <w:sz w:val="10"/>
                <w:szCs w:val="10"/>
                <w:lang w:eastAsia="ja-JP"/>
              </w:rPr>
              <w:t>].</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6CE83BC" w14:textId="77777777" w:rsidR="00EC1C4A" w:rsidRPr="00EC1C4A" w:rsidRDefault="00EC1C4A" w:rsidP="00A45DC2">
            <w:pPr>
              <w:pStyle w:val="TAL"/>
              <w:rPr>
                <w:sz w:val="10"/>
                <w:szCs w:val="10"/>
                <w:lang w:eastAsia="ja-JP"/>
              </w:rPr>
            </w:pPr>
            <w:r w:rsidRPr="00EC1C4A">
              <w:rPr>
                <w:sz w:val="10"/>
                <w:szCs w:val="10"/>
                <w:lang w:eastAsia="ja-JP"/>
              </w:rPr>
              <w:t xml:space="preserve">1) Supports </w:t>
            </w:r>
            <w:r w:rsidRPr="00EC1C4A">
              <w:rPr>
                <w:rFonts w:hint="eastAsia"/>
                <w:sz w:val="10"/>
                <w:szCs w:val="10"/>
                <w:lang w:eastAsia="ja-JP"/>
              </w:rPr>
              <w:t>two</w:t>
            </w:r>
            <w:r w:rsidRPr="00EC1C4A">
              <w:rPr>
                <w:sz w:val="10"/>
                <w:szCs w:val="10"/>
                <w:lang w:eastAsia="ja-JP"/>
              </w:rPr>
              <w:t xml:space="preserve"> sub-slot based </w:t>
            </w:r>
            <w:r w:rsidRPr="00EC1C4A">
              <w:rPr>
                <w:rFonts w:hint="eastAsia"/>
                <w:sz w:val="10"/>
                <w:szCs w:val="10"/>
                <w:lang w:eastAsia="ja-JP"/>
              </w:rPr>
              <w:t>HARQ-ACK codebooks with different priorities to be simultaneously constructed</w:t>
            </w:r>
            <w:r w:rsidRPr="00EC1C4A">
              <w:rPr>
                <w:sz w:val="10"/>
                <w:szCs w:val="10"/>
                <w:lang w:eastAsia="ja-JP"/>
              </w:rPr>
              <w:t>.</w:t>
            </w:r>
          </w:p>
          <w:p w14:paraId="2BA09BCA" w14:textId="77777777" w:rsidR="00EC1C4A" w:rsidRPr="00EC1C4A" w:rsidRDefault="00EC1C4A" w:rsidP="00A45DC2">
            <w:pPr>
              <w:pStyle w:val="TAL"/>
              <w:rPr>
                <w:sz w:val="10"/>
                <w:szCs w:val="10"/>
                <w:lang w:eastAsia="ja-JP"/>
              </w:rPr>
            </w:pPr>
            <w:r w:rsidRPr="00EC1C4A">
              <w:rPr>
                <w:sz w:val="10"/>
                <w:szCs w:val="10"/>
                <w:lang w:eastAsia="ja-JP"/>
              </w:rPr>
              <w:t>2) Supports separate PUCCH configuration for different HARQ-ACK codebooks</w:t>
            </w:r>
          </w:p>
          <w:p w14:paraId="4B855BB7" w14:textId="77777777" w:rsidR="00EC1C4A" w:rsidRPr="00EC1C4A" w:rsidRDefault="00EC1C4A" w:rsidP="00A45DC2">
            <w:pPr>
              <w:pStyle w:val="TAL"/>
              <w:rPr>
                <w:rFonts w:eastAsia="MS Mincho"/>
                <w:sz w:val="10"/>
                <w:szCs w:val="10"/>
                <w:lang w:eastAsia="ja-JP"/>
              </w:rPr>
            </w:pPr>
            <w:r w:rsidRPr="00EC1C4A">
              <w:rPr>
                <w:sz w:val="10"/>
                <w:szCs w:val="10"/>
                <w:lang w:eastAsia="ja-JP"/>
              </w:rPr>
              <w:t xml:space="preserve">3) Supports </w:t>
            </w:r>
            <w:r w:rsidRPr="00EC1C4A">
              <w:rPr>
                <w:rFonts w:hint="eastAsia"/>
                <w:sz w:val="10"/>
                <w:szCs w:val="10"/>
                <w:lang w:eastAsia="ja-JP"/>
              </w:rPr>
              <w:t>2-level priority of HARQ-ACK for dynamically scheduled PDSCH and SPS PDSCH</w:t>
            </w:r>
            <w:r w:rsidRPr="00EC1C4A">
              <w:rPr>
                <w:sz w:val="10"/>
                <w:szCs w:val="10"/>
                <w:lang w:eastAsia="ja-JP"/>
              </w:rPr>
              <w:t>.</w:t>
            </w:r>
          </w:p>
          <w:p w14:paraId="561C5252" w14:textId="77777777" w:rsidR="00EC1C4A" w:rsidRPr="00EC1C4A" w:rsidRDefault="00EC1C4A" w:rsidP="00A45DC2">
            <w:pPr>
              <w:pStyle w:val="TAL"/>
              <w:rPr>
                <w:sz w:val="10"/>
                <w:szCs w:val="10"/>
                <w:lang w:eastAsia="ja-JP"/>
              </w:rPr>
            </w:pPr>
            <w:r w:rsidRPr="00EC1C4A">
              <w:rPr>
                <w:sz w:val="10"/>
                <w:szCs w:val="10"/>
                <w:lang w:eastAsia="ja-JP"/>
              </w:rPr>
              <w:t xml:space="preserve">4) Supports a DCI format </w:t>
            </w:r>
            <w:r w:rsidRPr="00EC1C4A">
              <w:rPr>
                <w:iCs/>
                <w:sz w:val="10"/>
                <w:szCs w:val="10"/>
                <w:lang w:eastAsia="zh-CN"/>
              </w:rPr>
              <w:t>(from the formats 0_1/1_1/0_2/1_2)</w:t>
            </w:r>
            <w:r w:rsidRPr="00EC1C4A">
              <w:rPr>
                <w:sz w:val="10"/>
                <w:szCs w:val="10"/>
                <w:lang w:eastAsia="ja-JP"/>
              </w:rPr>
              <w:t xml:space="preserve"> scheduling </w:t>
            </w:r>
            <w:r w:rsidRPr="00EC1C4A">
              <w:rPr>
                <w:rFonts w:eastAsia="SimSun"/>
                <w:sz w:val="10"/>
                <w:szCs w:val="10"/>
                <w:shd w:val="clear" w:color="auto" w:fill="FFFFFF"/>
                <w:lang w:eastAsia="zh-CN"/>
              </w:rPr>
              <w:t xml:space="preserve">PDSCH with different HARQ-ACK priorities or PUSCH with different priorities when only DCI format 0_1/1_1 is configured or only DCI format 0_2/1_2 is configured in USS per BWP </w:t>
            </w:r>
            <w:r w:rsidRPr="00EC1C4A">
              <w:rPr>
                <w:sz w:val="10"/>
                <w:szCs w:val="10"/>
                <w:lang w:eastAsia="ja-JP"/>
              </w:rPr>
              <w:t xml:space="preserve"> </w:t>
            </w:r>
          </w:p>
          <w:p w14:paraId="178F01A3" w14:textId="77777777" w:rsidR="00EC1C4A" w:rsidRPr="00EC1C4A" w:rsidRDefault="00EC1C4A" w:rsidP="00A45DC2">
            <w:pPr>
              <w:pStyle w:val="TAL"/>
              <w:rPr>
                <w:sz w:val="10"/>
                <w:szCs w:val="10"/>
                <w:lang w:eastAsia="ja-JP"/>
              </w:rPr>
            </w:pPr>
            <w:r w:rsidRPr="00EC1C4A">
              <w:rPr>
                <w:sz w:val="10"/>
                <w:szCs w:val="10"/>
                <w:lang w:eastAsia="ja-JP"/>
              </w:rPr>
              <w:t xml:space="preserve">5) Supports separate configuration of parameters </w:t>
            </w:r>
            <w:r w:rsidRPr="00EC1C4A">
              <w:rPr>
                <w:i/>
                <w:sz w:val="10"/>
                <w:szCs w:val="10"/>
                <w:lang w:eastAsia="ja-JP"/>
              </w:rPr>
              <w:t>PDSCH-HARQ-ACK-Codebook</w:t>
            </w:r>
            <w:r w:rsidRPr="00EC1C4A">
              <w:rPr>
                <w:sz w:val="10"/>
                <w:szCs w:val="10"/>
                <w:lang w:eastAsia="ja-JP"/>
              </w:rPr>
              <w:t xml:space="preserve">, </w:t>
            </w:r>
            <w:r w:rsidRPr="00EC1C4A">
              <w:rPr>
                <w:i/>
                <w:sz w:val="10"/>
                <w:szCs w:val="10"/>
                <w:lang w:eastAsia="ja-JP"/>
              </w:rPr>
              <w:t>UCI-OnPUSCH</w:t>
            </w:r>
            <w:r w:rsidRPr="00EC1C4A">
              <w:rPr>
                <w:sz w:val="10"/>
                <w:szCs w:val="10"/>
                <w:lang w:eastAsia="ja-JP"/>
              </w:rPr>
              <w:t xml:space="preserve"> and ‘</w:t>
            </w:r>
            <w:r w:rsidRPr="00EC1C4A">
              <w:rPr>
                <w:i/>
                <w:sz w:val="10"/>
                <w:szCs w:val="10"/>
                <w:lang w:eastAsia="ja-JP"/>
              </w:rPr>
              <w:t>codeBlockGroupTransmission”</w:t>
            </w:r>
            <w:r w:rsidRPr="00EC1C4A">
              <w:rPr>
                <w:sz w:val="10"/>
                <w:szCs w:val="10"/>
                <w:lang w:eastAsia="ja-JP"/>
              </w:rPr>
              <w:t xml:space="preserve"> for different HARQ-ACK codebooks.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43E88A1" w14:textId="77777777" w:rsidR="00EC1C4A" w:rsidRPr="00EC1C4A" w:rsidRDefault="00EC1C4A" w:rsidP="00A45DC2">
            <w:pPr>
              <w:pStyle w:val="TAL"/>
              <w:rPr>
                <w:sz w:val="10"/>
                <w:szCs w:val="10"/>
                <w:lang w:eastAsia="ja-JP"/>
              </w:rPr>
            </w:pPr>
            <w:r w:rsidRPr="00EC1C4A">
              <w:rPr>
                <w:sz w:val="10"/>
                <w:szCs w:val="10"/>
                <w:lang w:eastAsia="zh-CN"/>
              </w:rPr>
              <w:t>11-3</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E0C6E17" w14:textId="77777777" w:rsidR="00EC1C4A" w:rsidRPr="00EC1C4A" w:rsidRDefault="00EC1C4A" w:rsidP="00A45DC2">
            <w:pPr>
              <w:pStyle w:val="TAL"/>
              <w:rPr>
                <w:rFonts w:eastAsia="SimSun"/>
                <w:sz w:val="10"/>
                <w:szCs w:val="10"/>
                <w:lang w:eastAsia="zh-CN"/>
              </w:rPr>
            </w:pPr>
            <w:r w:rsidRPr="00EC1C4A">
              <w:rPr>
                <w:rFonts w:eastAsia="SimSun" w:hint="eastAsia"/>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DE84DE2" w14:textId="77777777" w:rsidR="00EC1C4A" w:rsidRPr="00EC1C4A" w:rsidRDefault="00EC1C4A" w:rsidP="00A45DC2">
            <w:pPr>
              <w:pStyle w:val="TAL"/>
              <w:rPr>
                <w:sz w:val="10"/>
                <w:szCs w:val="10"/>
                <w:lang w:eastAsia="ja-JP"/>
              </w:rPr>
            </w:pPr>
            <w:r w:rsidRPr="00EC1C4A">
              <w:rPr>
                <w:rFonts w:hint="eastAsia"/>
                <w:sz w:val="10"/>
                <w:szCs w:val="10"/>
                <w:lang w:eastAsia="ja-JP"/>
              </w:rPr>
              <w:t>N/A</w:t>
            </w:r>
          </w:p>
        </w:tc>
        <w:tc>
          <w:tcPr>
            <w:tcW w:w="270" w:type="dxa"/>
            <w:tcBorders>
              <w:top w:val="single" w:sz="4" w:space="0" w:color="auto"/>
              <w:left w:val="single" w:sz="4" w:space="0" w:color="auto"/>
              <w:bottom w:val="single" w:sz="4" w:space="0" w:color="auto"/>
              <w:right w:val="single" w:sz="4" w:space="0" w:color="auto"/>
            </w:tcBorders>
          </w:tcPr>
          <w:p w14:paraId="6400B5A9" w14:textId="77777777" w:rsidR="00EC1C4A" w:rsidRPr="00EC1C4A" w:rsidRDefault="00EC1C4A" w:rsidP="00A45DC2">
            <w:pPr>
              <w:pStyle w:val="TAL"/>
              <w:rPr>
                <w:sz w:val="10"/>
                <w:szCs w:val="10"/>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A45F714" w14:textId="77777777" w:rsidR="00EC1C4A" w:rsidRPr="00EC1C4A" w:rsidRDefault="00EC1C4A" w:rsidP="00A45DC2">
            <w:pPr>
              <w:pStyle w:val="TAL"/>
              <w:rPr>
                <w:sz w:val="10"/>
                <w:szCs w:val="10"/>
                <w:lang w:eastAsia="ja-JP"/>
              </w:rPr>
            </w:pPr>
            <w:r w:rsidRPr="00EC1C4A">
              <w:rPr>
                <w:sz w:val="10"/>
                <w:szCs w:val="10"/>
                <w:lang w:eastAsia="ja-JP"/>
              </w:rPr>
              <w:t>[</w:t>
            </w:r>
            <w:r w:rsidRPr="00EC1C4A">
              <w:rPr>
                <w:rFonts w:hint="eastAsia"/>
                <w:sz w:val="10"/>
                <w:szCs w:val="10"/>
                <w:lang w:eastAsia="ja-JP"/>
              </w:rPr>
              <w:t>Per UE</w:t>
            </w:r>
            <w:r w:rsidRPr="00EC1C4A">
              <w:rPr>
                <w:sz w:val="10"/>
                <w:szCs w:val="10"/>
                <w:lang w:eastAsia="ja-JP"/>
              </w:rPr>
              <w:t>]</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9247636" w14:textId="77777777" w:rsidR="00EC1C4A" w:rsidRPr="00EC1C4A" w:rsidRDefault="00EC1C4A" w:rsidP="00A45DC2">
            <w:pPr>
              <w:pStyle w:val="TAL"/>
              <w:rPr>
                <w:sz w:val="10"/>
                <w:szCs w:val="10"/>
                <w:lang w:eastAsia="ja-JP"/>
              </w:rPr>
            </w:pPr>
            <w:r w:rsidRPr="00EC1C4A">
              <w:rPr>
                <w:sz w:val="10"/>
                <w:szCs w:val="10"/>
                <w:lang w:eastAsia="ja-JP"/>
              </w:rPr>
              <w:t>[No]</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6D7B515" w14:textId="77777777" w:rsidR="00EC1C4A" w:rsidRPr="00EC1C4A" w:rsidRDefault="00EC1C4A" w:rsidP="00A45DC2">
            <w:pPr>
              <w:pStyle w:val="TAL"/>
              <w:rPr>
                <w:sz w:val="10"/>
                <w:szCs w:val="10"/>
                <w:lang w:eastAsia="ja-JP"/>
              </w:rPr>
            </w:pPr>
            <w:r w:rsidRPr="00EC1C4A">
              <w:rPr>
                <w:sz w:val="10"/>
                <w:szCs w:val="10"/>
                <w:lang w:eastAsia="ja-JP"/>
              </w:rPr>
              <w:t>[No]</w:t>
            </w:r>
          </w:p>
        </w:tc>
        <w:tc>
          <w:tcPr>
            <w:tcW w:w="720" w:type="dxa"/>
            <w:tcBorders>
              <w:top w:val="single" w:sz="4" w:space="0" w:color="auto"/>
              <w:left w:val="single" w:sz="4" w:space="0" w:color="auto"/>
              <w:bottom w:val="single" w:sz="4" w:space="0" w:color="auto"/>
              <w:right w:val="single" w:sz="4" w:space="0" w:color="auto"/>
            </w:tcBorders>
          </w:tcPr>
          <w:p w14:paraId="5C4ABAB2" w14:textId="77777777" w:rsidR="00EC1C4A" w:rsidRPr="00EC1C4A" w:rsidRDefault="00EC1C4A" w:rsidP="00A45DC2">
            <w:pPr>
              <w:pStyle w:val="TAL"/>
              <w:rPr>
                <w:sz w:val="10"/>
                <w:szCs w:val="10"/>
              </w:rPr>
            </w:pPr>
            <w:r w:rsidRPr="00EC1C4A">
              <w:rPr>
                <w:sz w:val="10"/>
                <w:szCs w:val="10"/>
              </w:rPr>
              <w:t>[</w:t>
            </w:r>
            <w:r w:rsidRPr="00EC1C4A">
              <w:rPr>
                <w:rFonts w:hint="eastAsia"/>
                <w:sz w:val="10"/>
                <w:szCs w:val="10"/>
              </w:rPr>
              <w:t>support mixture of FDD/TDD and/or FR1/FR2</w:t>
            </w:r>
            <w:r w:rsidRPr="00EC1C4A">
              <w:rPr>
                <w:sz w:val="10"/>
                <w:szCs w:val="10"/>
              </w:rPr>
              <w: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E93739" w14:textId="77777777" w:rsidR="00EC1C4A" w:rsidRPr="00EC1C4A" w:rsidRDefault="00EC1C4A" w:rsidP="00A45DC2">
            <w:pPr>
              <w:pStyle w:val="TAL"/>
              <w:rPr>
                <w:sz w:val="10"/>
                <w:szCs w:val="10"/>
                <w:lang w:eastAsia="zh-CN"/>
              </w:rPr>
            </w:pPr>
            <w:r w:rsidRPr="005A646A">
              <w:rPr>
                <w:rFonts w:eastAsia="SimSun"/>
                <w:sz w:val="10"/>
                <w:szCs w:val="10"/>
                <w:highlight w:val="yellow"/>
                <w:lang w:eastAsia="zh-CN"/>
              </w:rPr>
              <w:t>FFS: whether to add this FG and the contents of this FG</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2F86983" w14:textId="77777777" w:rsidR="00EC1C4A" w:rsidRPr="00EC1C4A" w:rsidRDefault="00EC1C4A" w:rsidP="00A45DC2">
            <w:pPr>
              <w:pStyle w:val="TAL"/>
              <w:rPr>
                <w:sz w:val="10"/>
                <w:szCs w:val="10"/>
                <w:lang w:eastAsia="ja-JP"/>
              </w:rPr>
            </w:pPr>
            <w:r w:rsidRPr="00EC1C4A">
              <w:rPr>
                <w:sz w:val="10"/>
                <w:szCs w:val="10"/>
                <w:lang w:eastAsia="ja-JP"/>
              </w:rPr>
              <w:t>Optional with capability signalling</w:t>
            </w:r>
          </w:p>
        </w:tc>
      </w:tr>
      <w:tr w:rsidR="00EC1C4A" w:rsidRPr="00EC1C4A" w14:paraId="202E0FC8" w14:textId="77777777" w:rsidTr="00EC1C4A">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196AF142" w14:textId="77777777" w:rsidR="00EC1C4A" w:rsidRPr="00EC1C4A" w:rsidRDefault="00EC1C4A" w:rsidP="00A45DC2">
            <w:pPr>
              <w:pStyle w:val="TAL"/>
              <w:rPr>
                <w:rFonts w:eastAsia="SimSun"/>
                <w:sz w:val="10"/>
                <w:szCs w:val="10"/>
                <w:lang w:eastAsia="zh-CN"/>
              </w:rPr>
            </w:pPr>
            <w:r w:rsidRPr="00EC1C4A">
              <w:rPr>
                <w:rFonts w:eastAsia="SimSun"/>
                <w:sz w:val="10"/>
                <w:szCs w:val="10"/>
                <w:lang w:eastAsia="zh-CN"/>
              </w:rPr>
              <w:t>11-4a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B6244E" w14:textId="77777777" w:rsidR="00EC1C4A" w:rsidRPr="00EC1C4A" w:rsidRDefault="00EC1C4A" w:rsidP="00A45DC2">
            <w:pPr>
              <w:pStyle w:val="TAL"/>
              <w:rPr>
                <w:rFonts w:eastAsia="SimSun"/>
                <w:sz w:val="10"/>
                <w:szCs w:val="10"/>
                <w:lang w:eastAsia="zh-CN"/>
              </w:rPr>
            </w:pPr>
            <w:r w:rsidRPr="00EC1C4A">
              <w:rPr>
                <w:rFonts w:eastAsia="SimSun"/>
                <w:sz w:val="10"/>
                <w:szCs w:val="10"/>
                <w:lang w:eastAsia="zh-CN"/>
              </w:rPr>
              <w:t xml:space="preserve">Monitoring a DCI format </w:t>
            </w:r>
            <w:r w:rsidRPr="00EC1C4A">
              <w:rPr>
                <w:iCs/>
                <w:sz w:val="10"/>
                <w:szCs w:val="10"/>
                <w:lang w:eastAsia="zh-CN"/>
              </w:rPr>
              <w:t>(from the formats 0_1/1_1/0_2/1_2) scheduling PDSCH with different HARQ-ACK priorities or PUSCH with different priorities when both DCI format 0_1/1_1 and DCI format 0_2/1_2 are configured to be monitored per BWP</w:t>
            </w:r>
            <w:r w:rsidRPr="00EC1C4A">
              <w:rPr>
                <w:rFonts w:eastAsia="SimSun"/>
                <w:sz w:val="10"/>
                <w:szCs w:val="10"/>
                <w:lang w:eastAsia="zh-CN"/>
              </w:rPr>
              <w:t xml:space="preserve">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49B8813" w14:textId="77777777" w:rsidR="00EC1C4A" w:rsidRPr="00EC1C4A" w:rsidRDefault="00EC1C4A" w:rsidP="00A45DC2">
            <w:pPr>
              <w:pStyle w:val="TAL"/>
              <w:rPr>
                <w:sz w:val="10"/>
                <w:szCs w:val="10"/>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DBFFC2B" w14:textId="77777777" w:rsidR="00EC1C4A" w:rsidRPr="00EC1C4A" w:rsidRDefault="00EC1C4A" w:rsidP="00A45DC2">
            <w:pPr>
              <w:pStyle w:val="TAL"/>
              <w:rPr>
                <w:sz w:val="10"/>
                <w:szCs w:val="10"/>
                <w:lang w:eastAsia="ja-JP"/>
              </w:rPr>
            </w:pPr>
            <w:r w:rsidRPr="00EC1C4A">
              <w:rPr>
                <w:rFonts w:eastAsia="SimSun" w:hint="eastAsia"/>
                <w:sz w:val="10"/>
                <w:szCs w:val="10"/>
                <w:lang w:eastAsia="zh-CN"/>
              </w:rPr>
              <w:t>1</w:t>
            </w:r>
            <w:r w:rsidRPr="00EC1C4A">
              <w:rPr>
                <w:rFonts w:eastAsia="SimSun"/>
                <w:sz w:val="10"/>
                <w:szCs w:val="10"/>
                <w:lang w:eastAsia="zh-CN"/>
              </w:rPr>
              <w:t>1-1a, 11-4</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939F176" w14:textId="77777777" w:rsidR="00EC1C4A" w:rsidRPr="00EC1C4A" w:rsidRDefault="00EC1C4A" w:rsidP="00A45DC2">
            <w:pPr>
              <w:pStyle w:val="TAL"/>
              <w:rPr>
                <w:i/>
                <w:sz w:val="10"/>
                <w:szCs w:val="10"/>
              </w:rPr>
            </w:pPr>
            <w:r w:rsidRPr="00EC1C4A">
              <w:rPr>
                <w:rFonts w:eastAsia="SimSun" w:hint="eastAsia"/>
                <w:sz w:val="10"/>
                <w:szCs w:val="10"/>
                <w:lang w:eastAsia="zh-CN"/>
              </w:rPr>
              <w:t>Y</w:t>
            </w:r>
            <w:r w:rsidRPr="00EC1C4A">
              <w:rPr>
                <w:rFonts w:eastAsia="SimSun"/>
                <w:sz w:val="10"/>
                <w:szCs w:val="10"/>
                <w:lang w:eastAsia="zh-CN"/>
              </w:rPr>
              <w:t>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EF10EAA" w14:textId="77777777" w:rsidR="00EC1C4A" w:rsidRPr="00EC1C4A" w:rsidRDefault="00EC1C4A" w:rsidP="00A45DC2">
            <w:pPr>
              <w:pStyle w:val="TAL"/>
              <w:rPr>
                <w:i/>
                <w:sz w:val="10"/>
                <w:szCs w:val="10"/>
              </w:rPr>
            </w:pPr>
            <w:r w:rsidRPr="00EC1C4A">
              <w:rPr>
                <w:rFonts w:hint="eastAsia"/>
                <w:sz w:val="10"/>
                <w:szCs w:val="10"/>
                <w:lang w:eastAsia="ja-JP"/>
              </w:rPr>
              <w:t>N/A</w:t>
            </w:r>
          </w:p>
        </w:tc>
        <w:tc>
          <w:tcPr>
            <w:tcW w:w="270" w:type="dxa"/>
            <w:tcBorders>
              <w:top w:val="single" w:sz="4" w:space="0" w:color="auto"/>
              <w:left w:val="single" w:sz="4" w:space="0" w:color="auto"/>
              <w:bottom w:val="single" w:sz="4" w:space="0" w:color="auto"/>
              <w:right w:val="single" w:sz="4" w:space="0" w:color="auto"/>
            </w:tcBorders>
          </w:tcPr>
          <w:p w14:paraId="70CC5E94" w14:textId="77777777" w:rsidR="00EC1C4A" w:rsidRPr="00EC1C4A" w:rsidRDefault="00EC1C4A" w:rsidP="00A45DC2">
            <w:pPr>
              <w:pStyle w:val="TAL"/>
              <w:rPr>
                <w:sz w:val="10"/>
                <w:szCs w:val="10"/>
                <w:lang w:eastAsia="zh-CN"/>
              </w:rPr>
            </w:pPr>
            <w:r w:rsidRPr="00EC1C4A">
              <w:rPr>
                <w:rFonts w:hint="eastAsia"/>
                <w:sz w:val="10"/>
                <w:szCs w:val="10"/>
                <w:lang w:eastAsia="zh-CN"/>
              </w:rPr>
              <w:t>F</w:t>
            </w:r>
            <w:r w:rsidRPr="00EC1C4A">
              <w:rPr>
                <w:sz w:val="10"/>
                <w:szCs w:val="10"/>
                <w:lang w:eastAsia="zh-CN"/>
              </w:rPr>
              <w:t>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B555743" w14:textId="77777777" w:rsidR="00EC1C4A" w:rsidRPr="00EC1C4A" w:rsidRDefault="00EC1C4A" w:rsidP="00A45DC2">
            <w:pPr>
              <w:pStyle w:val="TAL"/>
              <w:rPr>
                <w:sz w:val="10"/>
                <w:szCs w:val="10"/>
                <w:lang w:eastAsia="ja-JP"/>
              </w:rPr>
            </w:pPr>
            <w:r w:rsidRPr="00EC1C4A">
              <w:rPr>
                <w:rFonts w:eastAsia="SimSun" w:hint="eastAsia"/>
                <w:sz w:val="10"/>
                <w:szCs w:val="10"/>
                <w:lang w:eastAsia="zh-CN"/>
              </w:rPr>
              <w:t>P</w:t>
            </w:r>
            <w:r w:rsidRPr="00EC1C4A">
              <w:rPr>
                <w:rFonts w:eastAsia="SimSun"/>
                <w:sz w:val="10"/>
                <w:szCs w:val="10"/>
                <w:lang w:eastAsia="zh-CN"/>
              </w:rPr>
              <w:t>er UE</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4019D26" w14:textId="77777777" w:rsidR="00EC1C4A" w:rsidRPr="00EC1C4A" w:rsidRDefault="00EC1C4A" w:rsidP="00A45DC2">
            <w:pPr>
              <w:pStyle w:val="TAL"/>
              <w:rPr>
                <w:sz w:val="10"/>
                <w:szCs w:val="10"/>
                <w:lang w:eastAsia="ja-JP"/>
              </w:rPr>
            </w:pPr>
            <w:r w:rsidRPr="00EC1C4A">
              <w:rPr>
                <w:sz w:val="10"/>
                <w:szCs w:val="10"/>
                <w:lang w:eastAsia="ja-JP"/>
              </w:rPr>
              <w:t>[No]</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CF6A5BB" w14:textId="77777777" w:rsidR="00EC1C4A" w:rsidRPr="00EC1C4A" w:rsidRDefault="00EC1C4A" w:rsidP="00A45DC2">
            <w:pPr>
              <w:pStyle w:val="TAL"/>
              <w:rPr>
                <w:sz w:val="10"/>
                <w:szCs w:val="10"/>
                <w:lang w:eastAsia="ja-JP"/>
              </w:rPr>
            </w:pPr>
            <w:r w:rsidRPr="00EC1C4A">
              <w:rPr>
                <w:sz w:val="10"/>
                <w:szCs w:val="10"/>
                <w:lang w:eastAsia="ja-JP"/>
              </w:rPr>
              <w:t>[No]</w:t>
            </w:r>
          </w:p>
        </w:tc>
        <w:tc>
          <w:tcPr>
            <w:tcW w:w="720" w:type="dxa"/>
            <w:tcBorders>
              <w:top w:val="single" w:sz="4" w:space="0" w:color="auto"/>
              <w:left w:val="single" w:sz="4" w:space="0" w:color="auto"/>
              <w:bottom w:val="single" w:sz="4" w:space="0" w:color="auto"/>
              <w:right w:val="single" w:sz="4" w:space="0" w:color="auto"/>
            </w:tcBorders>
          </w:tcPr>
          <w:p w14:paraId="6D40B220" w14:textId="77777777" w:rsidR="00EC1C4A" w:rsidRPr="00EC1C4A" w:rsidRDefault="00EC1C4A" w:rsidP="00A45DC2">
            <w:pPr>
              <w:pStyle w:val="TAL"/>
              <w:rPr>
                <w:sz w:val="10"/>
                <w:szCs w:val="10"/>
              </w:rPr>
            </w:pPr>
            <w:r w:rsidRPr="00EC1C4A">
              <w:rPr>
                <w:sz w:val="10"/>
                <w:szCs w:val="10"/>
              </w:rPr>
              <w:t>[</w:t>
            </w:r>
            <w:r w:rsidRPr="00EC1C4A">
              <w:rPr>
                <w:rFonts w:hint="eastAsia"/>
                <w:sz w:val="10"/>
                <w:szCs w:val="10"/>
              </w:rPr>
              <w:t>support mixture of FDD/TDD and/or FR1/FR2</w:t>
            </w:r>
            <w:r w:rsidRPr="00EC1C4A">
              <w:rPr>
                <w:sz w:val="10"/>
                <w:szCs w:val="10"/>
              </w:rPr>
              <w:t>]</w:t>
            </w:r>
            <w:r w:rsidRPr="00EC1C4A">
              <w:rPr>
                <w:rFonts w:hint="eastAsia"/>
                <w:sz w:val="10"/>
                <w:szCs w:val="10"/>
              </w:rPr>
              <w:t>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5FE627E" w14:textId="77777777" w:rsidR="00EC1C4A" w:rsidRPr="00304097" w:rsidRDefault="00EC1C4A" w:rsidP="00A45DC2">
            <w:pPr>
              <w:pStyle w:val="TAL"/>
              <w:rPr>
                <w:sz w:val="10"/>
                <w:szCs w:val="10"/>
                <w:highlight w:val="yellow"/>
              </w:rPr>
            </w:pPr>
            <w:r w:rsidRPr="00304097">
              <w:rPr>
                <w:sz w:val="10"/>
                <w:szCs w:val="10"/>
                <w:highlight w:val="yellow"/>
              </w:rPr>
              <w:t xml:space="preserve">FFS: </w:t>
            </w:r>
            <w:r w:rsidRPr="00304097">
              <w:rPr>
                <w:sz w:val="10"/>
                <w:szCs w:val="10"/>
                <w:highlight w:val="yellow"/>
                <w:lang w:eastAsia="zh-CN"/>
              </w:rPr>
              <w:t>Whether to split 11-4a into two rows as below:</w:t>
            </w:r>
          </w:p>
          <w:p w14:paraId="6B157920" w14:textId="77777777" w:rsidR="00EC1C4A" w:rsidRPr="00304097" w:rsidRDefault="00EC1C4A" w:rsidP="00A45DC2">
            <w:pPr>
              <w:pStyle w:val="TAL"/>
              <w:rPr>
                <w:sz w:val="10"/>
                <w:szCs w:val="10"/>
                <w:highlight w:val="yellow"/>
              </w:rPr>
            </w:pPr>
            <w:r w:rsidRPr="00304097">
              <w:rPr>
                <w:sz w:val="10"/>
                <w:szCs w:val="10"/>
                <w:highlight w:val="yellow"/>
              </w:rPr>
              <w:t>11-4x: DL priority indication in DCI with mixed DCI formats</w:t>
            </w:r>
          </w:p>
          <w:p w14:paraId="31D4BC68" w14:textId="77777777" w:rsidR="00EC1C4A" w:rsidRPr="00EC1C4A" w:rsidRDefault="00EC1C4A" w:rsidP="00A45DC2">
            <w:pPr>
              <w:pStyle w:val="TAL"/>
              <w:rPr>
                <w:sz w:val="10"/>
                <w:szCs w:val="10"/>
              </w:rPr>
            </w:pPr>
            <w:r w:rsidRPr="00304097">
              <w:rPr>
                <w:sz w:val="10"/>
                <w:szCs w:val="10"/>
                <w:highlight w:val="yellow"/>
              </w:rPr>
              <w:t>11-4y: UL priority indication in DCI with mixed DCI formats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94CBE51" w14:textId="77777777" w:rsidR="00EC1C4A" w:rsidRPr="00EC1C4A" w:rsidRDefault="00EC1C4A" w:rsidP="00A45DC2">
            <w:pPr>
              <w:pStyle w:val="TAL"/>
              <w:rPr>
                <w:sz w:val="10"/>
                <w:szCs w:val="10"/>
                <w:lang w:eastAsia="ja-JP"/>
              </w:rPr>
            </w:pPr>
            <w:r w:rsidRPr="00EC1C4A">
              <w:rPr>
                <w:sz w:val="10"/>
                <w:szCs w:val="10"/>
                <w:lang w:eastAsia="ja-JP"/>
              </w:rPr>
              <w:t>Optional with capability signalling</w:t>
            </w:r>
          </w:p>
        </w:tc>
      </w:tr>
    </w:tbl>
    <w:p w14:paraId="3C19C58F" w14:textId="0453ABB9" w:rsidR="008954ED" w:rsidRDefault="008954ED" w:rsidP="00FA57C3"/>
    <w:tbl>
      <w:tblPr>
        <w:tblW w:w="99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5"/>
        <w:gridCol w:w="1090"/>
        <w:gridCol w:w="3022"/>
        <w:gridCol w:w="262"/>
        <w:gridCol w:w="354"/>
        <w:gridCol w:w="268"/>
        <w:gridCol w:w="373"/>
        <w:gridCol w:w="301"/>
        <w:gridCol w:w="270"/>
        <w:gridCol w:w="180"/>
        <w:gridCol w:w="810"/>
        <w:gridCol w:w="1800"/>
        <w:gridCol w:w="990"/>
      </w:tblGrid>
      <w:tr w:rsidR="00EC1C4A" w:rsidRPr="00EC1C4A" w14:paraId="2389F4BD" w14:textId="77777777" w:rsidTr="00EC1C4A">
        <w:trPr>
          <w:trHeight w:val="20"/>
        </w:trPr>
        <w:tc>
          <w:tcPr>
            <w:tcW w:w="265" w:type="dxa"/>
            <w:tcBorders>
              <w:top w:val="single" w:sz="4" w:space="0" w:color="auto"/>
              <w:left w:val="single" w:sz="4" w:space="0" w:color="auto"/>
              <w:bottom w:val="single" w:sz="4" w:space="0" w:color="auto"/>
              <w:right w:val="single" w:sz="4" w:space="0" w:color="auto"/>
            </w:tcBorders>
            <w:hideMark/>
          </w:tcPr>
          <w:p w14:paraId="3AB17485" w14:textId="77777777" w:rsidR="00EC1C4A" w:rsidRPr="00EC1C4A" w:rsidRDefault="00EC1C4A" w:rsidP="00A45DC2">
            <w:pPr>
              <w:pStyle w:val="TAL"/>
              <w:rPr>
                <w:rFonts w:eastAsia="SimSun"/>
                <w:sz w:val="10"/>
                <w:szCs w:val="10"/>
                <w:lang w:eastAsia="zh-CN"/>
              </w:rPr>
            </w:pPr>
            <w:r w:rsidRPr="00EC1C4A">
              <w:rPr>
                <w:sz w:val="10"/>
                <w:szCs w:val="10"/>
                <w:lang w:eastAsia="ja-JP"/>
              </w:rPr>
              <w:t>12-1</w:t>
            </w:r>
          </w:p>
        </w:tc>
        <w:tc>
          <w:tcPr>
            <w:tcW w:w="1090" w:type="dxa"/>
            <w:tcBorders>
              <w:top w:val="single" w:sz="4" w:space="0" w:color="auto"/>
              <w:left w:val="single" w:sz="4" w:space="0" w:color="auto"/>
              <w:bottom w:val="single" w:sz="4" w:space="0" w:color="auto"/>
              <w:right w:val="single" w:sz="4" w:space="0" w:color="auto"/>
            </w:tcBorders>
            <w:hideMark/>
          </w:tcPr>
          <w:p w14:paraId="44CFE9E8" w14:textId="77777777" w:rsidR="00EC1C4A" w:rsidRPr="00EC1C4A" w:rsidRDefault="00EC1C4A" w:rsidP="00A45DC2">
            <w:pPr>
              <w:pStyle w:val="TAL"/>
              <w:rPr>
                <w:rFonts w:eastAsia="SimSun"/>
                <w:sz w:val="10"/>
                <w:szCs w:val="10"/>
                <w:lang w:eastAsia="zh-CN"/>
              </w:rPr>
            </w:pPr>
            <w:r w:rsidRPr="00EC1C4A">
              <w:rPr>
                <w:sz w:val="10"/>
                <w:szCs w:val="10"/>
              </w:rPr>
              <w:t>UL intra-UE multiplexing/prioritization of overlapping channel/signals with two priority levels in physical layer</w:t>
            </w:r>
          </w:p>
        </w:tc>
        <w:tc>
          <w:tcPr>
            <w:tcW w:w="3022" w:type="dxa"/>
            <w:tcBorders>
              <w:top w:val="single" w:sz="4" w:space="0" w:color="auto"/>
              <w:left w:val="single" w:sz="4" w:space="0" w:color="auto"/>
              <w:bottom w:val="single" w:sz="4" w:space="0" w:color="auto"/>
              <w:right w:val="single" w:sz="4" w:space="0" w:color="auto"/>
            </w:tcBorders>
            <w:hideMark/>
          </w:tcPr>
          <w:p w14:paraId="774D5014" w14:textId="77777777" w:rsidR="00EC1C4A" w:rsidRPr="00EC1C4A" w:rsidRDefault="00EC1C4A" w:rsidP="00A45DC2">
            <w:pPr>
              <w:pStyle w:val="TAL"/>
              <w:rPr>
                <w:sz w:val="10"/>
                <w:szCs w:val="10"/>
              </w:rPr>
            </w:pPr>
            <w:r w:rsidRPr="00EC1C4A">
              <w:rPr>
                <w:sz w:val="10"/>
                <w:szCs w:val="10"/>
              </w:rPr>
              <w:t>Support intra-UE multiplexing/prioritization of UL overlapping channels/signals with two priority levels in physical layer (PHY)</w:t>
            </w:r>
          </w:p>
          <w:p w14:paraId="6C06178F" w14:textId="77777777" w:rsidR="00EC1C4A" w:rsidRPr="00EC1C4A" w:rsidRDefault="00EC1C4A" w:rsidP="00EC1C4A">
            <w:pPr>
              <w:pStyle w:val="TAL"/>
              <w:numPr>
                <w:ilvl w:val="0"/>
                <w:numId w:val="21"/>
              </w:numPr>
              <w:rPr>
                <w:sz w:val="10"/>
                <w:szCs w:val="10"/>
              </w:rPr>
            </w:pPr>
            <w:r w:rsidRPr="00EC1C4A">
              <w:rPr>
                <w:sz w:val="10"/>
                <w:szCs w:val="10"/>
              </w:rPr>
              <w:t>Configuration of PHY priority level for CG PUSCH and SR, and dynamic indication of priority level for dynamic PUSCH</w:t>
            </w:r>
          </w:p>
          <w:p w14:paraId="40C2B260" w14:textId="77777777" w:rsidR="00EC1C4A" w:rsidRPr="00EC1C4A" w:rsidRDefault="00EC1C4A" w:rsidP="00EC1C4A">
            <w:pPr>
              <w:pStyle w:val="TAL"/>
              <w:numPr>
                <w:ilvl w:val="0"/>
                <w:numId w:val="21"/>
              </w:numPr>
              <w:rPr>
                <w:sz w:val="10"/>
                <w:szCs w:val="10"/>
                <w:lang w:eastAsia="ja-JP"/>
              </w:rPr>
            </w:pPr>
            <w:r w:rsidRPr="00EC1C4A">
              <w:rPr>
                <w:sz w:val="10"/>
                <w:szCs w:val="10"/>
              </w:rPr>
              <w:t>Multiplexing/prioritization between UL channels/signals with the same PHY priority level</w:t>
            </w:r>
          </w:p>
          <w:p w14:paraId="0841D63C" w14:textId="77777777" w:rsidR="00EC1C4A" w:rsidRPr="00EC1C4A" w:rsidRDefault="00EC1C4A" w:rsidP="00EC1C4A">
            <w:pPr>
              <w:pStyle w:val="TAL"/>
              <w:numPr>
                <w:ilvl w:val="0"/>
                <w:numId w:val="21"/>
              </w:numPr>
              <w:rPr>
                <w:sz w:val="10"/>
                <w:szCs w:val="10"/>
              </w:rPr>
            </w:pPr>
            <w:r w:rsidRPr="00EC1C4A">
              <w:rPr>
                <w:sz w:val="10"/>
                <w:szCs w:val="10"/>
              </w:rPr>
              <w:t>Prioritization between UL channels/signals with different PHY priority levels</w:t>
            </w:r>
          </w:p>
          <w:p w14:paraId="60C4689A" w14:textId="77777777" w:rsidR="00EC1C4A" w:rsidRPr="00EC1C4A" w:rsidRDefault="00EC1C4A" w:rsidP="00EC1C4A">
            <w:pPr>
              <w:pStyle w:val="TAL"/>
              <w:numPr>
                <w:ilvl w:val="0"/>
                <w:numId w:val="21"/>
              </w:numPr>
              <w:rPr>
                <w:sz w:val="10"/>
                <w:szCs w:val="10"/>
                <w:lang w:eastAsia="ja-JP"/>
              </w:rPr>
            </w:pPr>
            <w:r w:rsidRPr="00EC1C4A">
              <w:rPr>
                <w:sz w:val="10"/>
                <w:szCs w:val="10"/>
                <w:lang w:eastAsia="ja-JP"/>
              </w:rPr>
              <w:t>Additional number of symbols (d1) needed beyond the PUSCH preparation time for cancelling a low priority UL transmission.</w:t>
            </w:r>
          </w:p>
          <w:p w14:paraId="69EDCD9C" w14:textId="77777777" w:rsidR="00EC1C4A" w:rsidRPr="00EC1C4A" w:rsidRDefault="00EC1C4A" w:rsidP="00EC1C4A">
            <w:pPr>
              <w:pStyle w:val="TAL"/>
              <w:numPr>
                <w:ilvl w:val="0"/>
                <w:numId w:val="21"/>
              </w:numPr>
              <w:rPr>
                <w:sz w:val="10"/>
                <w:szCs w:val="10"/>
                <w:lang w:eastAsia="ja-JP"/>
              </w:rPr>
            </w:pPr>
            <w:r w:rsidRPr="00EC1C4A">
              <w:rPr>
                <w:sz w:val="10"/>
                <w:szCs w:val="10"/>
                <w:lang w:eastAsia="ja-JP"/>
              </w:rPr>
              <w:t xml:space="preserve">Additional number of symbols (d2) needed beyond the PUSCH preparation time for scheduling a high priority UL transmission that cancels a low priority UL transmission </w:t>
            </w:r>
          </w:p>
        </w:tc>
        <w:tc>
          <w:tcPr>
            <w:tcW w:w="262" w:type="dxa"/>
            <w:tcBorders>
              <w:top w:val="single" w:sz="4" w:space="0" w:color="auto"/>
              <w:left w:val="single" w:sz="4" w:space="0" w:color="auto"/>
              <w:bottom w:val="single" w:sz="4" w:space="0" w:color="auto"/>
              <w:right w:val="single" w:sz="4" w:space="0" w:color="auto"/>
            </w:tcBorders>
          </w:tcPr>
          <w:p w14:paraId="62F5C890" w14:textId="77777777" w:rsidR="00EC1C4A" w:rsidRPr="00EC1C4A" w:rsidRDefault="00EC1C4A" w:rsidP="00A45DC2">
            <w:pPr>
              <w:pStyle w:val="TAL"/>
              <w:rPr>
                <w:sz w:val="10"/>
                <w:szCs w:val="10"/>
                <w:lang w:eastAsia="ja-JP"/>
              </w:rPr>
            </w:pPr>
          </w:p>
        </w:tc>
        <w:tc>
          <w:tcPr>
            <w:tcW w:w="354" w:type="dxa"/>
            <w:tcBorders>
              <w:top w:val="single" w:sz="4" w:space="0" w:color="auto"/>
              <w:left w:val="single" w:sz="4" w:space="0" w:color="auto"/>
              <w:bottom w:val="single" w:sz="4" w:space="0" w:color="auto"/>
              <w:right w:val="single" w:sz="4" w:space="0" w:color="auto"/>
            </w:tcBorders>
            <w:hideMark/>
          </w:tcPr>
          <w:p w14:paraId="0A1C35ED" w14:textId="77777777" w:rsidR="00EC1C4A" w:rsidRPr="00EC1C4A" w:rsidRDefault="00EC1C4A" w:rsidP="00A45DC2">
            <w:pPr>
              <w:pStyle w:val="TAL"/>
              <w:rPr>
                <w:iCs/>
                <w:sz w:val="10"/>
                <w:szCs w:val="10"/>
                <w:lang w:eastAsia="ja-JP"/>
              </w:rPr>
            </w:pPr>
            <w:r w:rsidRPr="00EC1C4A">
              <w:rPr>
                <w:iCs/>
                <w:sz w:val="10"/>
                <w:szCs w:val="10"/>
                <w:lang w:eastAsia="ja-JP"/>
              </w:rPr>
              <w:t>Yes</w:t>
            </w:r>
          </w:p>
        </w:tc>
        <w:tc>
          <w:tcPr>
            <w:tcW w:w="268" w:type="dxa"/>
            <w:tcBorders>
              <w:top w:val="single" w:sz="4" w:space="0" w:color="auto"/>
              <w:left w:val="single" w:sz="4" w:space="0" w:color="auto"/>
              <w:bottom w:val="single" w:sz="4" w:space="0" w:color="auto"/>
              <w:right w:val="single" w:sz="4" w:space="0" w:color="auto"/>
            </w:tcBorders>
            <w:hideMark/>
          </w:tcPr>
          <w:p w14:paraId="774D7101" w14:textId="77777777" w:rsidR="00EC1C4A" w:rsidRPr="00EC1C4A" w:rsidRDefault="00EC1C4A" w:rsidP="00A45DC2">
            <w:pPr>
              <w:pStyle w:val="TAL"/>
              <w:rPr>
                <w:i/>
                <w:sz w:val="10"/>
                <w:szCs w:val="10"/>
              </w:rPr>
            </w:pPr>
            <w:r w:rsidRPr="00EC1C4A">
              <w:rPr>
                <w:sz w:val="10"/>
                <w:szCs w:val="10"/>
                <w:lang w:eastAsia="ja-JP"/>
              </w:rPr>
              <w:t>N/A</w:t>
            </w:r>
          </w:p>
        </w:tc>
        <w:tc>
          <w:tcPr>
            <w:tcW w:w="373" w:type="dxa"/>
            <w:tcBorders>
              <w:top w:val="single" w:sz="4" w:space="0" w:color="auto"/>
              <w:left w:val="single" w:sz="4" w:space="0" w:color="auto"/>
              <w:bottom w:val="single" w:sz="4" w:space="0" w:color="auto"/>
              <w:right w:val="single" w:sz="4" w:space="0" w:color="auto"/>
            </w:tcBorders>
          </w:tcPr>
          <w:p w14:paraId="70F51E22" w14:textId="77777777" w:rsidR="00EC1C4A" w:rsidRPr="00EC1C4A" w:rsidRDefault="00EC1C4A" w:rsidP="00A45DC2">
            <w:pPr>
              <w:pStyle w:val="TAL"/>
              <w:rPr>
                <w:sz w:val="10"/>
                <w:szCs w:val="10"/>
                <w:lang w:eastAsia="ja-JP"/>
              </w:rPr>
            </w:pPr>
          </w:p>
        </w:tc>
        <w:tc>
          <w:tcPr>
            <w:tcW w:w="301" w:type="dxa"/>
            <w:tcBorders>
              <w:top w:val="single" w:sz="4" w:space="0" w:color="auto"/>
              <w:left w:val="single" w:sz="4" w:space="0" w:color="auto"/>
              <w:bottom w:val="single" w:sz="4" w:space="0" w:color="auto"/>
              <w:right w:val="single" w:sz="4" w:space="0" w:color="auto"/>
            </w:tcBorders>
            <w:hideMark/>
          </w:tcPr>
          <w:p w14:paraId="0691F86A" w14:textId="77777777" w:rsidR="00EC1C4A" w:rsidRPr="00EC1C4A" w:rsidRDefault="00EC1C4A" w:rsidP="00A45DC2">
            <w:pPr>
              <w:pStyle w:val="TAL"/>
              <w:rPr>
                <w:i/>
                <w:sz w:val="10"/>
                <w:szCs w:val="10"/>
                <w:lang w:eastAsia="ja-JP"/>
              </w:rPr>
            </w:pPr>
            <w:r w:rsidRPr="00EC1C4A">
              <w:rPr>
                <w:sz w:val="10"/>
                <w:szCs w:val="10"/>
                <w:lang w:eastAsia="ja-JP"/>
              </w:rPr>
              <w:t>Per UE</w:t>
            </w:r>
          </w:p>
        </w:tc>
        <w:tc>
          <w:tcPr>
            <w:tcW w:w="270" w:type="dxa"/>
            <w:tcBorders>
              <w:top w:val="single" w:sz="4" w:space="0" w:color="auto"/>
              <w:left w:val="single" w:sz="4" w:space="0" w:color="auto"/>
              <w:bottom w:val="single" w:sz="4" w:space="0" w:color="auto"/>
              <w:right w:val="single" w:sz="4" w:space="0" w:color="auto"/>
            </w:tcBorders>
            <w:hideMark/>
          </w:tcPr>
          <w:p w14:paraId="28F3A9F0" w14:textId="77777777" w:rsidR="00EC1C4A" w:rsidRPr="00EC1C4A" w:rsidRDefault="00EC1C4A" w:rsidP="00A45DC2">
            <w:pPr>
              <w:pStyle w:val="TAL"/>
              <w:rPr>
                <w:sz w:val="10"/>
                <w:szCs w:val="10"/>
                <w:lang w:eastAsia="ja-JP"/>
              </w:rPr>
            </w:pPr>
            <w:r w:rsidRPr="00EC1C4A">
              <w:rPr>
                <w:sz w:val="10"/>
                <w:szCs w:val="10"/>
                <w:lang w:eastAsia="ja-JP"/>
              </w:rPr>
              <w:t>No</w:t>
            </w:r>
          </w:p>
        </w:tc>
        <w:tc>
          <w:tcPr>
            <w:tcW w:w="180" w:type="dxa"/>
            <w:tcBorders>
              <w:top w:val="single" w:sz="4" w:space="0" w:color="auto"/>
              <w:left w:val="single" w:sz="4" w:space="0" w:color="auto"/>
              <w:bottom w:val="single" w:sz="4" w:space="0" w:color="auto"/>
              <w:right w:val="single" w:sz="4" w:space="0" w:color="auto"/>
            </w:tcBorders>
            <w:hideMark/>
          </w:tcPr>
          <w:p w14:paraId="26CB3534" w14:textId="77777777" w:rsidR="00EC1C4A" w:rsidRPr="00EC1C4A" w:rsidRDefault="00EC1C4A" w:rsidP="00A45DC2">
            <w:pPr>
              <w:pStyle w:val="TAL"/>
              <w:rPr>
                <w:sz w:val="10"/>
                <w:szCs w:val="10"/>
                <w:lang w:eastAsia="ja-JP"/>
              </w:rPr>
            </w:pPr>
            <w:r w:rsidRPr="00EC1C4A">
              <w:rPr>
                <w:sz w:val="10"/>
                <w:szCs w:val="10"/>
                <w:lang w:eastAsia="ja-JP"/>
              </w:rPr>
              <w:t>No</w:t>
            </w:r>
          </w:p>
        </w:tc>
        <w:tc>
          <w:tcPr>
            <w:tcW w:w="810" w:type="dxa"/>
            <w:tcBorders>
              <w:top w:val="single" w:sz="4" w:space="0" w:color="auto"/>
              <w:left w:val="single" w:sz="4" w:space="0" w:color="auto"/>
              <w:bottom w:val="single" w:sz="4" w:space="0" w:color="auto"/>
              <w:right w:val="single" w:sz="4" w:space="0" w:color="auto"/>
            </w:tcBorders>
          </w:tcPr>
          <w:p w14:paraId="5CC4DDA3" w14:textId="77777777" w:rsidR="00EC1C4A" w:rsidRPr="00EC1C4A" w:rsidRDefault="00EC1C4A" w:rsidP="00A45DC2">
            <w:pPr>
              <w:pStyle w:val="TAL"/>
              <w:rPr>
                <w:sz w:val="10"/>
                <w:szCs w:val="10"/>
              </w:rPr>
            </w:pPr>
            <w:r w:rsidRPr="00EC1C4A">
              <w:rPr>
                <w:sz w:val="10"/>
                <w:szCs w:val="10"/>
              </w:rPr>
              <w:t>[support mixture of FDD/TDD and/or FR1/FR2 ]</w:t>
            </w:r>
          </w:p>
        </w:tc>
        <w:tc>
          <w:tcPr>
            <w:tcW w:w="1800" w:type="dxa"/>
            <w:tcBorders>
              <w:top w:val="single" w:sz="4" w:space="0" w:color="auto"/>
              <w:left w:val="single" w:sz="4" w:space="0" w:color="auto"/>
              <w:bottom w:val="single" w:sz="4" w:space="0" w:color="auto"/>
              <w:right w:val="single" w:sz="4" w:space="0" w:color="auto"/>
            </w:tcBorders>
            <w:hideMark/>
          </w:tcPr>
          <w:p w14:paraId="07779694" w14:textId="77777777" w:rsidR="00EC1C4A" w:rsidRPr="00EC1C4A" w:rsidRDefault="00EC1C4A" w:rsidP="00A45DC2">
            <w:pPr>
              <w:pStyle w:val="TAL"/>
              <w:rPr>
                <w:sz w:val="10"/>
                <w:szCs w:val="10"/>
              </w:rPr>
            </w:pPr>
            <w:r w:rsidRPr="00EC1C4A">
              <w:rPr>
                <w:sz w:val="10"/>
                <w:szCs w:val="10"/>
              </w:rPr>
              <w:t>A UE supporting this feature shall also support the LCP restriction based on DCI priority indication ([</w:t>
            </w:r>
            <w:r w:rsidRPr="00EC1C4A">
              <w:rPr>
                <w:i/>
                <w:sz w:val="10"/>
                <w:szCs w:val="10"/>
              </w:rPr>
              <w:t>lch-ToGrantPriorityRestriction-r16</w:t>
            </w:r>
            <w:r w:rsidRPr="00EC1C4A">
              <w:rPr>
                <w:sz w:val="10"/>
                <w:szCs w:val="10"/>
              </w:rPr>
              <w:t xml:space="preserve">]) and </w:t>
            </w:r>
            <w:r w:rsidRPr="00EC1C4A">
              <w:rPr>
                <w:rFonts w:eastAsia="Times New Roman"/>
                <w:sz w:val="10"/>
                <w:szCs w:val="10"/>
              </w:rPr>
              <w:t>intra-UE prioritization in MAC ([</w:t>
            </w:r>
            <w:r w:rsidRPr="00EC1C4A">
              <w:rPr>
                <w:rFonts w:eastAsia="Times New Roman"/>
                <w:i/>
                <w:sz w:val="10"/>
                <w:szCs w:val="10"/>
              </w:rPr>
              <w:t>lch-PriorityBasedPrioritization-r16</w:t>
            </w:r>
            <w:r w:rsidRPr="00EC1C4A">
              <w:rPr>
                <w:rFonts w:eastAsia="Times New Roman"/>
                <w:sz w:val="10"/>
                <w:szCs w:val="10"/>
              </w:rPr>
              <w:t>])</w:t>
            </w:r>
            <w:r w:rsidRPr="00EC1C4A">
              <w:rPr>
                <w:sz w:val="10"/>
                <w:szCs w:val="10"/>
              </w:rPr>
              <w:t xml:space="preserve">. </w:t>
            </w:r>
            <w:r w:rsidRPr="00CC31F0">
              <w:rPr>
                <w:sz w:val="10"/>
                <w:szCs w:val="10"/>
                <w:highlight w:val="yellow"/>
              </w:rPr>
              <w:t>The relationship between this feature and the feature of up to two HARQ-ACK codebooks of 11-4[x] including merging these features should be further discussed</w:t>
            </w:r>
            <w:r w:rsidRPr="00EC1C4A">
              <w:rPr>
                <w:sz w:val="10"/>
                <w:szCs w:val="10"/>
              </w:rPr>
              <w:t>.</w:t>
            </w:r>
          </w:p>
        </w:tc>
        <w:tc>
          <w:tcPr>
            <w:tcW w:w="990" w:type="dxa"/>
            <w:tcBorders>
              <w:top w:val="single" w:sz="4" w:space="0" w:color="auto"/>
              <w:left w:val="single" w:sz="4" w:space="0" w:color="auto"/>
              <w:bottom w:val="single" w:sz="4" w:space="0" w:color="auto"/>
              <w:right w:val="single" w:sz="4" w:space="0" w:color="auto"/>
            </w:tcBorders>
          </w:tcPr>
          <w:p w14:paraId="11D84F82" w14:textId="77777777" w:rsidR="00EC1C4A" w:rsidRPr="00EC1C4A" w:rsidRDefault="00EC1C4A" w:rsidP="00A45DC2">
            <w:pPr>
              <w:pStyle w:val="TAL"/>
              <w:rPr>
                <w:sz w:val="10"/>
                <w:szCs w:val="10"/>
                <w:lang w:eastAsia="ja-JP"/>
              </w:rPr>
            </w:pPr>
            <w:r w:rsidRPr="00EC1C4A">
              <w:rPr>
                <w:sz w:val="10"/>
                <w:szCs w:val="10"/>
                <w:lang w:eastAsia="ja-JP"/>
              </w:rPr>
              <w:t>Optional with capability signaling</w:t>
            </w:r>
          </w:p>
          <w:p w14:paraId="326EFA5B" w14:textId="77777777" w:rsidR="00EC1C4A" w:rsidRPr="00EC1C4A" w:rsidRDefault="00EC1C4A" w:rsidP="00A45DC2">
            <w:pPr>
              <w:pStyle w:val="TAL"/>
              <w:rPr>
                <w:sz w:val="10"/>
                <w:szCs w:val="10"/>
                <w:lang w:eastAsia="ja-JP"/>
              </w:rPr>
            </w:pPr>
          </w:p>
          <w:p w14:paraId="66873D83" w14:textId="77777777" w:rsidR="00EC1C4A" w:rsidRPr="00EC1C4A" w:rsidRDefault="00EC1C4A" w:rsidP="00A45DC2">
            <w:pPr>
              <w:pStyle w:val="TAL"/>
              <w:rPr>
                <w:sz w:val="10"/>
                <w:szCs w:val="10"/>
                <w:lang w:eastAsia="ja-JP"/>
              </w:rPr>
            </w:pPr>
          </w:p>
          <w:p w14:paraId="6D4FBD3A" w14:textId="77777777" w:rsidR="00EC1C4A" w:rsidRPr="00EC1C4A" w:rsidRDefault="00EC1C4A" w:rsidP="00A45DC2">
            <w:pPr>
              <w:pStyle w:val="TAL"/>
              <w:rPr>
                <w:sz w:val="10"/>
                <w:szCs w:val="10"/>
                <w:lang w:eastAsia="ja-JP"/>
              </w:rPr>
            </w:pPr>
            <w:r w:rsidRPr="00EC1C4A">
              <w:rPr>
                <w:sz w:val="10"/>
                <w:szCs w:val="10"/>
                <w:lang w:eastAsia="ja-JP"/>
              </w:rPr>
              <w:t>Candidate value set for component 4: {0, 1, 2}</w:t>
            </w:r>
          </w:p>
          <w:p w14:paraId="271B56D4" w14:textId="77777777" w:rsidR="00EC1C4A" w:rsidRPr="00EC1C4A" w:rsidRDefault="00EC1C4A" w:rsidP="00A45DC2">
            <w:pPr>
              <w:pStyle w:val="TAL"/>
              <w:rPr>
                <w:sz w:val="10"/>
                <w:szCs w:val="10"/>
                <w:lang w:eastAsia="ja-JP"/>
              </w:rPr>
            </w:pPr>
          </w:p>
          <w:p w14:paraId="5EDEC720" w14:textId="77777777" w:rsidR="00EC1C4A" w:rsidRPr="00EC1C4A" w:rsidRDefault="00EC1C4A" w:rsidP="00A45DC2">
            <w:pPr>
              <w:pStyle w:val="TAL"/>
              <w:rPr>
                <w:sz w:val="10"/>
                <w:szCs w:val="10"/>
                <w:lang w:eastAsia="ja-JP"/>
              </w:rPr>
            </w:pPr>
            <w:r w:rsidRPr="00EC1C4A">
              <w:rPr>
                <w:sz w:val="10"/>
                <w:szCs w:val="10"/>
                <w:lang w:eastAsia="ja-JP"/>
              </w:rPr>
              <w:t>Candidate value set for component 5: {0, 1, 2}</w:t>
            </w:r>
          </w:p>
        </w:tc>
      </w:tr>
    </w:tbl>
    <w:p w14:paraId="18EF9846" w14:textId="0C06AD10" w:rsidR="00EC1C4A" w:rsidRDefault="00EC1C4A" w:rsidP="00FA57C3"/>
    <w:p w14:paraId="7729F20F" w14:textId="0BCAF578" w:rsidR="00132603" w:rsidRDefault="00132603" w:rsidP="00FA57C3">
      <w:r>
        <w:t>Both 11-4 and 12-1 are part of the two priority level support for intra-UE multiplexing/multiplexing, therefore, it makes sense to discuss them together. 12-1 has a more general description without including HARQ-ACK priority, and 11-4 is for HARQ-ACK priority</w:t>
      </w:r>
      <w:r w:rsidR="00350243">
        <w:t xml:space="preserve"> only</w:t>
      </w:r>
      <w:r>
        <w:t>, even though the current description also includes the priority indication for PUSCH with DCI format 0_1/0_2.</w:t>
      </w:r>
    </w:p>
    <w:p w14:paraId="57E1D5E6" w14:textId="0DD7AC41" w:rsidR="00304097" w:rsidRDefault="00304097" w:rsidP="00FA57C3"/>
    <w:p w14:paraId="25F7E8F8" w14:textId="2B4B62C5" w:rsidR="00304097" w:rsidRPr="00304097" w:rsidRDefault="00304097" w:rsidP="00FA57C3">
      <w:pPr>
        <w:rPr>
          <w:b/>
          <w:bCs/>
          <w:u w:val="single"/>
        </w:rPr>
      </w:pPr>
      <w:r w:rsidRPr="00304097">
        <w:rPr>
          <w:b/>
          <w:bCs/>
          <w:u w:val="single"/>
        </w:rPr>
        <w:t xml:space="preserve">Whether to define separate </w:t>
      </w:r>
      <w:r w:rsidR="00CC31F0">
        <w:rPr>
          <w:b/>
          <w:bCs/>
          <w:u w:val="single"/>
        </w:rPr>
        <w:t>FGs</w:t>
      </w:r>
      <w:r w:rsidRPr="00304097">
        <w:rPr>
          <w:b/>
          <w:bCs/>
          <w:u w:val="single"/>
        </w:rPr>
        <w:t xml:space="preserve"> for HARQ-ACK priority and PUSCH/SR priority?</w:t>
      </w:r>
    </w:p>
    <w:p w14:paraId="6324526D" w14:textId="012F54D9" w:rsidR="00132603" w:rsidRDefault="00132603" w:rsidP="00FA57C3">
      <w:r>
        <w:t xml:space="preserve">We currently support two priority levels for HARQ-ACK, PUSCH and SR, within which HARQ-ACK is to support DL transmissions, while PUSCH and SR are for UL transmissions. </w:t>
      </w:r>
      <w:r w:rsidRPr="00304097">
        <w:t xml:space="preserve">The first question is whether there is a need to separate the support of the HARQ-ACK priority and the support of PUSCH/SR priority, or they should be merged together as suggested in the notes for </w:t>
      </w:r>
      <w:r w:rsidR="00304097" w:rsidRPr="00304097">
        <w:t xml:space="preserve">11-4 and </w:t>
      </w:r>
      <w:r w:rsidRPr="00304097">
        <w:t>12-1.</w:t>
      </w:r>
      <w:r>
        <w:t xml:space="preserve"> We think </w:t>
      </w:r>
      <w:r w:rsidR="005C54E7">
        <w:t>it provides more flexibility to have separate features defined for HARQ-ACK priority and PUSCH/SR priority, to adapt to different requirements for different use cases.</w:t>
      </w:r>
      <w:r w:rsidR="00350243">
        <w:t xml:space="preserve"> (An alternative approach is to combine 11-4 and 12-1, while adding an additional component to allow the UE to report one of the {“two-level HARQ-ACK priority only”, “two-level PUSCH/SR priority only”, “two-level HARQ-ACK priority and PUSCH/SR priority”}.)</w:t>
      </w:r>
    </w:p>
    <w:p w14:paraId="1F6EE7A2" w14:textId="6532D482" w:rsidR="005C54E7" w:rsidRDefault="005C54E7" w:rsidP="00FA57C3"/>
    <w:p w14:paraId="6A0F5A0A" w14:textId="3C9B4379" w:rsidR="005C54E7" w:rsidRDefault="005C54E7" w:rsidP="00FA57C3">
      <w:pPr>
        <w:rPr>
          <w:b/>
          <w:bCs/>
        </w:rPr>
      </w:pPr>
      <w:r w:rsidRPr="00304097">
        <w:rPr>
          <w:b/>
          <w:bCs/>
        </w:rPr>
        <w:t xml:space="preserve">Proposal 5: </w:t>
      </w:r>
      <w:r w:rsidR="002A2397">
        <w:rPr>
          <w:b/>
          <w:bCs/>
        </w:rPr>
        <w:t>Keep</w:t>
      </w:r>
      <w:r w:rsidR="002A2397" w:rsidRPr="00304097">
        <w:rPr>
          <w:b/>
          <w:bCs/>
        </w:rPr>
        <w:t xml:space="preserve"> </w:t>
      </w:r>
      <w:r w:rsidRPr="00304097">
        <w:rPr>
          <w:b/>
          <w:bCs/>
        </w:rPr>
        <w:t xml:space="preserve">separate UE </w:t>
      </w:r>
      <w:r w:rsidR="00CC31F0">
        <w:rPr>
          <w:b/>
          <w:bCs/>
        </w:rPr>
        <w:t>FGs</w:t>
      </w:r>
      <w:r w:rsidRPr="00304097">
        <w:rPr>
          <w:b/>
          <w:bCs/>
        </w:rPr>
        <w:t xml:space="preserve"> for the support of two-level HARQ-ACK priority and the support of two-level PUSCH/SR priority.</w:t>
      </w:r>
      <w:r w:rsidR="00350243">
        <w:rPr>
          <w:b/>
          <w:bCs/>
        </w:rPr>
        <w:t xml:space="preserve"> Update FG 11-4 to include the multiplexing/prioritization between UL channels so that it becomes a complete and independent FG.</w:t>
      </w:r>
    </w:p>
    <w:p w14:paraId="21B73D43" w14:textId="55AD72EE" w:rsidR="0033566A" w:rsidRDefault="0033566A" w:rsidP="00FA57C3">
      <w:pPr>
        <w:rPr>
          <w:b/>
          <w:bCs/>
        </w:rPr>
      </w:pPr>
    </w:p>
    <w:p w14:paraId="7A1EE9BA" w14:textId="26C5F298" w:rsidR="006859EE" w:rsidRPr="006859EE" w:rsidRDefault="006859EE" w:rsidP="00FA57C3">
      <w:r w:rsidRPr="006859EE">
        <w:t xml:space="preserve">For intra-UE </w:t>
      </w:r>
      <w:r w:rsidR="002B0347">
        <w:t>prioritization/multiplexing, the cancellation of an ongoing transmission and the initiation of another transmission</w:t>
      </w:r>
      <w:r w:rsidR="00350243">
        <w:t xml:space="preserve"> (especially PUSCH canceling PUSCH)</w:t>
      </w:r>
      <w:r w:rsidR="002B0347">
        <w:t xml:space="preserve"> have significant impact on the UE </w:t>
      </w:r>
      <w:r w:rsidR="002B0347">
        <w:lastRenderedPageBreak/>
        <w:t>implementation, so this capability may have dependency on the number of CCs being configured. In addition, it may not be so necessary practically speaking to support the intra-UE prioritization/multiplexing behavior on many CCs at the same time. Therefore, we propose the corresponding FG to be defined as per FSPC.</w:t>
      </w:r>
    </w:p>
    <w:p w14:paraId="062ED6D7" w14:textId="2B785C50" w:rsidR="005C54E7" w:rsidRDefault="0033566A" w:rsidP="00FA57C3">
      <w:r>
        <w:rPr>
          <w:b/>
          <w:bCs/>
        </w:rPr>
        <w:t xml:space="preserve">Proposal </w:t>
      </w:r>
      <w:r w:rsidR="00E95142">
        <w:rPr>
          <w:b/>
          <w:bCs/>
        </w:rPr>
        <w:t>6</w:t>
      </w:r>
      <w:r>
        <w:rPr>
          <w:b/>
          <w:bCs/>
        </w:rPr>
        <w:t>: Define FG 12-1 to be per FSPC.</w:t>
      </w:r>
    </w:p>
    <w:p w14:paraId="5C456F61" w14:textId="77777777" w:rsidR="002A2397" w:rsidRDefault="002A2397" w:rsidP="00FA57C3"/>
    <w:p w14:paraId="4BE763EF" w14:textId="0B668B2A" w:rsidR="00304097" w:rsidRPr="00304097" w:rsidRDefault="00304097" w:rsidP="00FA57C3">
      <w:pPr>
        <w:rPr>
          <w:b/>
          <w:bCs/>
          <w:u w:val="single"/>
        </w:rPr>
      </w:pPr>
      <w:r w:rsidRPr="00304097">
        <w:rPr>
          <w:b/>
          <w:bCs/>
          <w:u w:val="single"/>
        </w:rPr>
        <w:t xml:space="preserve">Whether to define separate </w:t>
      </w:r>
      <w:r w:rsidR="00CC31F0">
        <w:rPr>
          <w:b/>
          <w:bCs/>
          <w:u w:val="single"/>
        </w:rPr>
        <w:t>FGs</w:t>
      </w:r>
      <w:r w:rsidRPr="00304097">
        <w:rPr>
          <w:b/>
          <w:bCs/>
          <w:u w:val="single"/>
        </w:rPr>
        <w:t xml:space="preserve"> for the support of dynamic priority indication for the existing DCI format 0_1 (or 1_1) and the new DCI format 0_2 (or 1_2)?</w:t>
      </w:r>
    </w:p>
    <w:p w14:paraId="3E820625" w14:textId="437A3D5B" w:rsidR="005C54E7" w:rsidRDefault="00B81BC1" w:rsidP="00FA57C3">
      <w:r>
        <w:t xml:space="preserve">We support this split because it allows </w:t>
      </w:r>
      <w:r w:rsidR="00350243">
        <w:t xml:space="preserve">the UE to implement </w:t>
      </w:r>
      <w:r>
        <w:t>the dynamic priority indication for the new DCI formats only without impacting the existing DCI formats.</w:t>
      </w:r>
    </w:p>
    <w:p w14:paraId="1DDBA07B" w14:textId="0DA844EF" w:rsidR="00B81BC1" w:rsidRDefault="00B81BC1" w:rsidP="00FA57C3"/>
    <w:p w14:paraId="38A93AD3" w14:textId="21360357" w:rsidR="00B81BC1" w:rsidRPr="00CC31F0" w:rsidRDefault="00B81BC1" w:rsidP="00FA57C3">
      <w:pPr>
        <w:rPr>
          <w:b/>
          <w:bCs/>
        </w:rPr>
      </w:pPr>
      <w:r w:rsidRPr="00CC31F0">
        <w:rPr>
          <w:b/>
          <w:bCs/>
        </w:rPr>
        <w:t xml:space="preserve">Proposal </w:t>
      </w:r>
      <w:r w:rsidR="00E95142">
        <w:rPr>
          <w:b/>
          <w:bCs/>
        </w:rPr>
        <w:t>7</w:t>
      </w:r>
      <w:r w:rsidRPr="00CC31F0">
        <w:rPr>
          <w:b/>
          <w:bCs/>
        </w:rPr>
        <w:t xml:space="preserve">: Define separate UE </w:t>
      </w:r>
      <w:r w:rsidR="00CC31F0" w:rsidRPr="00CC31F0">
        <w:rPr>
          <w:b/>
          <w:bCs/>
        </w:rPr>
        <w:t>FGs</w:t>
      </w:r>
      <w:r w:rsidRPr="00CC31F0">
        <w:rPr>
          <w:b/>
          <w:bCs/>
        </w:rPr>
        <w:t xml:space="preserve"> for DCI format 0_1 and DCI format 0_2 for the support of dynamic PUSCH priority indication.</w:t>
      </w:r>
    </w:p>
    <w:p w14:paraId="0B694BC9" w14:textId="302AD31C" w:rsidR="00B81BC1" w:rsidRPr="00CC31F0" w:rsidRDefault="00B81BC1" w:rsidP="00FA57C3">
      <w:pPr>
        <w:rPr>
          <w:b/>
          <w:bCs/>
        </w:rPr>
      </w:pPr>
      <w:r w:rsidRPr="00CC31F0">
        <w:rPr>
          <w:b/>
          <w:bCs/>
        </w:rPr>
        <w:t xml:space="preserve">Proposal </w:t>
      </w:r>
      <w:r w:rsidR="00E95142">
        <w:rPr>
          <w:b/>
          <w:bCs/>
        </w:rPr>
        <w:t>8</w:t>
      </w:r>
      <w:r w:rsidRPr="00CC31F0">
        <w:rPr>
          <w:b/>
          <w:bCs/>
        </w:rPr>
        <w:t xml:space="preserve">: Define separate UE </w:t>
      </w:r>
      <w:r w:rsidR="00CC31F0" w:rsidRPr="00CC31F0">
        <w:rPr>
          <w:b/>
          <w:bCs/>
        </w:rPr>
        <w:t>FGs</w:t>
      </w:r>
      <w:r w:rsidRPr="00CC31F0">
        <w:rPr>
          <w:b/>
          <w:bCs/>
        </w:rPr>
        <w:t xml:space="preserve"> for DCI format 1_1 and DCI format 1_2 for the support of dynamic HARQ-ACK priority indication.</w:t>
      </w:r>
    </w:p>
    <w:p w14:paraId="52D6A7C0" w14:textId="48EE8A0C" w:rsidR="00B81BC1" w:rsidRDefault="00B81BC1" w:rsidP="00FA57C3"/>
    <w:p w14:paraId="0232D9D0" w14:textId="73775AC1" w:rsidR="002A2397" w:rsidRPr="007A722C" w:rsidRDefault="002A2397" w:rsidP="00FA57C3">
      <w:pPr>
        <w:rPr>
          <w:b/>
          <w:bCs/>
          <w:u w:val="single"/>
        </w:rPr>
      </w:pPr>
      <w:r w:rsidRPr="007A722C">
        <w:rPr>
          <w:b/>
          <w:bCs/>
          <w:u w:val="single"/>
        </w:rPr>
        <w:t>CBG retransmission handling for PUSCH cancelation</w:t>
      </w:r>
    </w:p>
    <w:p w14:paraId="44E189A3" w14:textId="2D762F90" w:rsidR="002A2397" w:rsidRDefault="00106ADB" w:rsidP="00FA57C3">
      <w:r>
        <w:t xml:space="preserve">Per specification, the TB CRC is generated as part of L1 processing. </w:t>
      </w:r>
      <w:r w:rsidR="004762C0" w:rsidRPr="004762C0">
        <w:t xml:space="preserve">If CBG-based operation is configured and the </w:t>
      </w:r>
      <w:r w:rsidR="004762C0">
        <w:t xml:space="preserve">initial </w:t>
      </w:r>
      <w:r w:rsidR="004762C0" w:rsidRPr="004762C0">
        <w:t>transmission is cancelled, it may be possible that a full TB</w:t>
      </w:r>
      <w:r w:rsidR="004762C0">
        <w:t xml:space="preserve"> </w:t>
      </w:r>
      <w:r w:rsidR="004762C0" w:rsidRPr="004762C0">
        <w:t>CRC may not be available for CBG-based retransmission.</w:t>
      </w:r>
      <w:r w:rsidR="004762C0">
        <w:t xml:space="preserve"> </w:t>
      </w:r>
      <w:r w:rsidR="009F7EC0">
        <w:t>Therefore, we would like to propose an additional UE feature to add the restriction that the UE does not expect to be scheduled with a partial TB retransmission (without including all CBGs) in a HARQ retransmission in case the initial HARQ transmission is cancelled.</w:t>
      </w:r>
    </w:p>
    <w:p w14:paraId="78532098" w14:textId="2816719D" w:rsidR="009F7EC0" w:rsidRDefault="009F7EC0" w:rsidP="00FA57C3"/>
    <w:p w14:paraId="00115A66" w14:textId="1F93C670" w:rsidR="009F7EC0" w:rsidRPr="007A722C" w:rsidRDefault="009F7EC0" w:rsidP="00FA57C3">
      <w:pPr>
        <w:rPr>
          <w:b/>
          <w:bCs/>
        </w:rPr>
      </w:pPr>
      <w:r w:rsidRPr="007A722C">
        <w:rPr>
          <w:b/>
          <w:bCs/>
        </w:rPr>
        <w:t xml:space="preserve">Proposal </w:t>
      </w:r>
      <w:r w:rsidR="00E95142">
        <w:rPr>
          <w:b/>
          <w:bCs/>
        </w:rPr>
        <w:t>9</w:t>
      </w:r>
      <w:r w:rsidRPr="007A722C">
        <w:rPr>
          <w:b/>
          <w:bCs/>
        </w:rPr>
        <w:t>: Introduce a FG (e.g. 12-1a) that a UE is not expected to be scheduled with a CBG-based HARQ retransmission that does not include the full TB if the initial HARQ transmission was cancelled</w:t>
      </w:r>
      <w:r w:rsidR="00E95142">
        <w:rPr>
          <w:b/>
          <w:bCs/>
        </w:rPr>
        <w:t xml:space="preserve"> in case of intra-UE prioritization</w:t>
      </w:r>
      <w:r w:rsidRPr="007A722C">
        <w:rPr>
          <w:b/>
          <w:bCs/>
        </w:rPr>
        <w:t>.</w:t>
      </w:r>
    </w:p>
    <w:p w14:paraId="0C0C24DB" w14:textId="77777777" w:rsidR="002A2397" w:rsidRDefault="002A2397" w:rsidP="00FA57C3"/>
    <w:p w14:paraId="495A1EDA" w14:textId="18335FA1" w:rsidR="00B81BC1" w:rsidRPr="00B81BC1" w:rsidRDefault="00B81BC1" w:rsidP="00FA57C3">
      <w:pPr>
        <w:rPr>
          <w:b/>
          <w:bCs/>
          <w:u w:val="single"/>
        </w:rPr>
      </w:pPr>
      <w:r w:rsidRPr="00B81BC1">
        <w:rPr>
          <w:b/>
          <w:bCs/>
          <w:u w:val="single"/>
        </w:rPr>
        <w:t xml:space="preserve">Whether to </w:t>
      </w:r>
      <w:r>
        <w:rPr>
          <w:b/>
          <w:bCs/>
          <w:u w:val="single"/>
        </w:rPr>
        <w:t>have separate</w:t>
      </w:r>
      <w:r w:rsidRPr="00B81BC1">
        <w:rPr>
          <w:b/>
          <w:bCs/>
          <w:u w:val="single"/>
        </w:rPr>
        <w:t xml:space="preserve"> </w:t>
      </w:r>
      <w:r w:rsidR="00CC31F0">
        <w:rPr>
          <w:b/>
          <w:bCs/>
          <w:u w:val="single"/>
        </w:rPr>
        <w:t>FGs</w:t>
      </w:r>
      <w:r w:rsidRPr="00B81BC1">
        <w:rPr>
          <w:b/>
          <w:bCs/>
          <w:u w:val="single"/>
        </w:rPr>
        <w:t xml:space="preserve"> for </w:t>
      </w:r>
      <w:r>
        <w:rPr>
          <w:b/>
          <w:bCs/>
          <w:u w:val="single"/>
        </w:rPr>
        <w:t xml:space="preserve">up to one sub-slot-based HARQ-ACK </w:t>
      </w:r>
      <w:r w:rsidR="005A646A">
        <w:rPr>
          <w:b/>
          <w:bCs/>
          <w:u w:val="single"/>
        </w:rPr>
        <w:t>codebook</w:t>
      </w:r>
      <w:r>
        <w:rPr>
          <w:b/>
          <w:bCs/>
          <w:u w:val="single"/>
        </w:rPr>
        <w:t xml:space="preserve"> and </w:t>
      </w:r>
      <w:r w:rsidRPr="00B81BC1">
        <w:rPr>
          <w:b/>
          <w:bCs/>
          <w:u w:val="single"/>
        </w:rPr>
        <w:t xml:space="preserve">two sub-slot-based HARQ-ACK </w:t>
      </w:r>
      <w:r w:rsidR="005A646A">
        <w:rPr>
          <w:b/>
          <w:bCs/>
          <w:u w:val="single"/>
        </w:rPr>
        <w:t>codebooks</w:t>
      </w:r>
      <w:r w:rsidRPr="00B81BC1">
        <w:rPr>
          <w:b/>
          <w:bCs/>
          <w:u w:val="single"/>
        </w:rPr>
        <w:t>?</w:t>
      </w:r>
    </w:p>
    <w:p w14:paraId="46F05C65" w14:textId="5EDB969D" w:rsidR="00B81BC1" w:rsidRDefault="00B81BC1" w:rsidP="00FA57C3">
      <w:r>
        <w:t xml:space="preserve">More typical use cases for two HARQ-ACK </w:t>
      </w:r>
      <w:r w:rsidR="005A646A">
        <w:t>codebooks</w:t>
      </w:r>
      <w:r>
        <w:t xml:space="preserve"> would be </w:t>
      </w:r>
      <w:r w:rsidR="005A646A">
        <w:t>two</w:t>
      </w:r>
      <w:r>
        <w:t xml:space="preserve"> slot-based </w:t>
      </w:r>
      <w:r w:rsidR="005A646A">
        <w:t>codebooks, or one slot-based plus one sub-slot-based codebook, while</w:t>
      </w:r>
      <w:r>
        <w:t xml:space="preserve"> supporting two sub-slot-based HARQ-ACK </w:t>
      </w:r>
      <w:r w:rsidR="005A646A">
        <w:t>codebooks</w:t>
      </w:r>
      <w:r>
        <w:t xml:space="preserve"> does not seem to have any obvious use cases</w:t>
      </w:r>
      <w:r w:rsidR="005A646A">
        <w:t>. Therefore,</w:t>
      </w:r>
      <w:r>
        <w:t xml:space="preserve"> it would make sense to define </w:t>
      </w:r>
      <w:r w:rsidR="005A646A">
        <w:t>two</w:t>
      </w:r>
      <w:r>
        <w:t xml:space="preserve"> separate UE feature</w:t>
      </w:r>
      <w:r w:rsidR="005A646A">
        <w:t>s</w:t>
      </w:r>
      <w:r>
        <w:t xml:space="preserve"> for </w:t>
      </w:r>
      <w:r w:rsidR="005A646A">
        <w:t xml:space="preserve">them. </w:t>
      </w:r>
      <w:r w:rsidR="00CC31F0">
        <w:t>In addition, it would be good to clarify the relationship between 11-3 and 11-4. If a UE support 11-3, supporting 11-4 means that it can support either two slot-based codebooks, or one slot-based plus one sub-slot-based codebook. If a UE does not support 11-3, supporting 11-4 means that it can only support two sub-slot-based codebooks.</w:t>
      </w:r>
    </w:p>
    <w:p w14:paraId="4A93A8FC" w14:textId="75F19CFB" w:rsidR="005A646A" w:rsidRPr="00304097" w:rsidRDefault="005A646A" w:rsidP="00FA57C3">
      <w:pPr>
        <w:rPr>
          <w:b/>
          <w:bCs/>
        </w:rPr>
      </w:pPr>
      <w:r w:rsidRPr="00304097">
        <w:rPr>
          <w:b/>
          <w:bCs/>
        </w:rPr>
        <w:t xml:space="preserve">Proposal </w:t>
      </w:r>
      <w:r w:rsidR="00E95142">
        <w:rPr>
          <w:b/>
          <w:bCs/>
        </w:rPr>
        <w:t>10</w:t>
      </w:r>
      <w:r w:rsidRPr="00304097">
        <w:rPr>
          <w:b/>
          <w:bCs/>
        </w:rPr>
        <w:t xml:space="preserve">: Introduce </w:t>
      </w:r>
      <w:r w:rsidR="00CC31F0">
        <w:rPr>
          <w:b/>
          <w:bCs/>
        </w:rPr>
        <w:t>FG</w:t>
      </w:r>
      <w:r w:rsidRPr="00304097">
        <w:rPr>
          <w:b/>
          <w:bCs/>
        </w:rPr>
        <w:t xml:space="preserve"> 11-4x for two sub-slot-based HARQ-ACK codebooks, and update </w:t>
      </w:r>
      <w:r w:rsidR="00CC31F0">
        <w:rPr>
          <w:b/>
          <w:bCs/>
        </w:rPr>
        <w:t>FG</w:t>
      </w:r>
      <w:r w:rsidRPr="00304097">
        <w:rPr>
          <w:b/>
          <w:bCs/>
        </w:rPr>
        <w:t xml:space="preserve"> 11-4 to be up to one sub-slot-based HARQ-ACK codebook.</w:t>
      </w:r>
      <w:r w:rsidR="00304097">
        <w:rPr>
          <w:b/>
          <w:bCs/>
        </w:rPr>
        <w:t xml:space="preserve"> Clarify for </w:t>
      </w:r>
      <w:r w:rsidR="00CC31F0">
        <w:rPr>
          <w:b/>
          <w:bCs/>
        </w:rPr>
        <w:t>FG</w:t>
      </w:r>
      <w:r w:rsidR="00304097">
        <w:rPr>
          <w:b/>
          <w:bCs/>
        </w:rPr>
        <w:t xml:space="preserve"> 11-4 that</w:t>
      </w:r>
      <w:r w:rsidR="00CC31F0">
        <w:rPr>
          <w:b/>
          <w:bCs/>
        </w:rPr>
        <w:t xml:space="preserve"> if a UE does not support 11-3 but supports 11-4, it means the UE can only support two slot-based HARQ-ACK codebooks.</w:t>
      </w:r>
    </w:p>
    <w:p w14:paraId="44EC864D" w14:textId="292DF162" w:rsidR="00B81BC1" w:rsidRDefault="00B81BC1" w:rsidP="00FA57C3"/>
    <w:p w14:paraId="6292091A" w14:textId="5900FDC9" w:rsidR="00CC31F0" w:rsidRPr="004B7E05" w:rsidRDefault="00CC31F0" w:rsidP="00FA57C3">
      <w:pPr>
        <w:rPr>
          <w:b/>
          <w:bCs/>
          <w:u w:val="single"/>
        </w:rPr>
      </w:pPr>
      <w:r w:rsidRPr="004B7E05">
        <w:rPr>
          <w:b/>
          <w:bCs/>
          <w:u w:val="single"/>
        </w:rPr>
        <w:t>Whether to split FG 11-4a into two FGs for DL and UL DCI formats?</w:t>
      </w:r>
    </w:p>
    <w:p w14:paraId="1614FC3C" w14:textId="4168BCF0" w:rsidR="00CC31F0" w:rsidRDefault="00CC31F0" w:rsidP="00FA57C3">
      <w:r>
        <w:t>Following the same spirit as proposal 5, we support the split of FG 11-4a into two FGs, one for DL DCI formats, and another one for UL DCI formats.</w:t>
      </w:r>
    </w:p>
    <w:p w14:paraId="6A252A70" w14:textId="512031C8" w:rsidR="00CC31F0" w:rsidRPr="004B7E05" w:rsidRDefault="00CC31F0" w:rsidP="00FA57C3">
      <w:pPr>
        <w:rPr>
          <w:b/>
          <w:bCs/>
        </w:rPr>
      </w:pPr>
      <w:r w:rsidRPr="004B7E05">
        <w:rPr>
          <w:b/>
          <w:bCs/>
        </w:rPr>
        <w:t xml:space="preserve">Proposal </w:t>
      </w:r>
      <w:r w:rsidR="00E95142">
        <w:rPr>
          <w:b/>
          <w:bCs/>
        </w:rPr>
        <w:t>11</w:t>
      </w:r>
      <w:r w:rsidRPr="004B7E05">
        <w:rPr>
          <w:b/>
          <w:bCs/>
        </w:rPr>
        <w:t xml:space="preserve">: Split FG 11-4a into two FGs, one for HARQ-ACK priority indication </w:t>
      </w:r>
      <w:r w:rsidR="004B7E05" w:rsidRPr="004B7E05">
        <w:rPr>
          <w:b/>
          <w:bCs/>
        </w:rPr>
        <w:t>in DCI formats 1_1/1_2, and another one for PUSCH priority indication in DCI formats 0_1/0_2.</w:t>
      </w:r>
    </w:p>
    <w:p w14:paraId="07EEE0B5" w14:textId="722F278A" w:rsidR="004B7E05" w:rsidRDefault="004B7E05" w:rsidP="00FA57C3"/>
    <w:p w14:paraId="160CC448" w14:textId="65EA8B3F" w:rsidR="004B7E05" w:rsidRDefault="004B7E05" w:rsidP="00FA57C3"/>
    <w:p w14:paraId="28A400F6" w14:textId="563A66C5" w:rsidR="00A45DC2" w:rsidRDefault="00A45DC2" w:rsidP="00A45DC2">
      <w:pPr>
        <w:pStyle w:val="Heading1"/>
      </w:pPr>
      <w:r>
        <w:lastRenderedPageBreak/>
        <w:t>5.</w:t>
      </w:r>
      <w:r>
        <w:tab/>
        <w:t>FG 11-5 (PUSCH enhancements)</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0"/>
        <w:gridCol w:w="810"/>
        <w:gridCol w:w="3240"/>
        <w:gridCol w:w="360"/>
        <w:gridCol w:w="270"/>
        <w:gridCol w:w="270"/>
        <w:gridCol w:w="180"/>
        <w:gridCol w:w="540"/>
        <w:gridCol w:w="360"/>
        <w:gridCol w:w="270"/>
        <w:gridCol w:w="720"/>
        <w:gridCol w:w="1980"/>
        <w:gridCol w:w="900"/>
      </w:tblGrid>
      <w:tr w:rsidR="00A45DC2" w:rsidRPr="004D6541" w14:paraId="12D235F2" w14:textId="77777777" w:rsidTr="00A45DC2">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4CC6A793" w14:textId="77777777" w:rsidR="00A45DC2" w:rsidRPr="004D6541" w:rsidRDefault="00A45DC2" w:rsidP="00A45DC2">
            <w:pPr>
              <w:pStyle w:val="TAL"/>
              <w:rPr>
                <w:rFonts w:eastAsia="SimSun"/>
                <w:sz w:val="10"/>
                <w:szCs w:val="10"/>
                <w:lang w:eastAsia="zh-CN"/>
              </w:rPr>
            </w:pPr>
            <w:r w:rsidRPr="004D6541">
              <w:rPr>
                <w:rFonts w:eastAsia="SimSun"/>
                <w:sz w:val="10"/>
                <w:szCs w:val="10"/>
                <w:lang w:eastAsia="zh-CN"/>
              </w:rPr>
              <w:t>11-5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179EBF" w14:textId="77777777" w:rsidR="00A45DC2" w:rsidRPr="004D6541" w:rsidRDefault="00A45DC2" w:rsidP="00A45DC2">
            <w:pPr>
              <w:pStyle w:val="TAL"/>
              <w:rPr>
                <w:rFonts w:eastAsia="SimSun"/>
                <w:sz w:val="10"/>
                <w:szCs w:val="10"/>
                <w:lang w:eastAsia="zh-CN"/>
              </w:rPr>
            </w:pPr>
            <w:r w:rsidRPr="004D6541">
              <w:rPr>
                <w:rFonts w:eastAsia="Batang"/>
                <w:sz w:val="10"/>
                <w:szCs w:val="10"/>
              </w:rPr>
              <w:t>PUSCH repetition type B</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31F841" w14:textId="77777777" w:rsidR="00A45DC2" w:rsidRPr="004D6541" w:rsidRDefault="00A45DC2" w:rsidP="00A45DC2">
            <w:pPr>
              <w:pStyle w:val="TAL"/>
              <w:rPr>
                <w:sz w:val="10"/>
                <w:szCs w:val="10"/>
                <w:lang w:eastAsia="ja-JP"/>
              </w:rPr>
            </w:pPr>
            <w:r w:rsidRPr="004D6541">
              <w:rPr>
                <w:sz w:val="10"/>
                <w:szCs w:val="10"/>
                <w:lang w:eastAsia="ja-JP"/>
              </w:rPr>
              <w:t xml:space="preserve">1) For a transport block, one dynamic UL grant or one configured grant schedules two or more PUSCH repetitions that can be in one slot, or across slot boundary in consecutive available slots. </w:t>
            </w:r>
          </w:p>
          <w:p w14:paraId="650D9A9F" w14:textId="77777777" w:rsidR="00A45DC2" w:rsidRPr="004D6541" w:rsidRDefault="00A45DC2" w:rsidP="00A45DC2">
            <w:pPr>
              <w:pStyle w:val="TAL"/>
              <w:rPr>
                <w:sz w:val="10"/>
                <w:szCs w:val="10"/>
                <w:lang w:eastAsia="ja-JP"/>
              </w:rPr>
            </w:pPr>
          </w:p>
          <w:p w14:paraId="55F1AAC4" w14:textId="77777777" w:rsidR="00A45DC2" w:rsidRPr="004D6541" w:rsidRDefault="00A45DC2" w:rsidP="00A45DC2">
            <w:pPr>
              <w:pStyle w:val="TAL"/>
              <w:rPr>
                <w:sz w:val="10"/>
                <w:szCs w:val="10"/>
                <w:lang w:eastAsia="ja-JP"/>
              </w:rPr>
            </w:pPr>
            <w:r w:rsidRPr="004D6541">
              <w:rPr>
                <w:sz w:val="10"/>
                <w:szCs w:val="10"/>
                <w:lang w:eastAsia="ja-JP"/>
              </w:rPr>
              <w:t>2) Dynamic indication of the nominal number of repetitions in the DCI scheduling dynamic PUSCH.</w:t>
            </w:r>
          </w:p>
          <w:p w14:paraId="3330F559" w14:textId="77777777" w:rsidR="00A45DC2" w:rsidRPr="004D6541" w:rsidRDefault="00A45DC2" w:rsidP="00A45DC2">
            <w:pPr>
              <w:pStyle w:val="TAL"/>
              <w:rPr>
                <w:sz w:val="10"/>
                <w:szCs w:val="10"/>
                <w:lang w:eastAsia="ja-JP"/>
              </w:rPr>
            </w:pPr>
          </w:p>
          <w:p w14:paraId="7841307E" w14:textId="77777777" w:rsidR="00A45DC2" w:rsidRPr="004D6541" w:rsidRDefault="00A45DC2" w:rsidP="00A45DC2">
            <w:pPr>
              <w:pStyle w:val="TAL"/>
              <w:rPr>
                <w:sz w:val="10"/>
                <w:szCs w:val="10"/>
                <w:lang w:eastAsia="ja-JP"/>
              </w:rPr>
            </w:pPr>
            <w:r w:rsidRPr="004D6541">
              <w:rPr>
                <w:sz w:val="10"/>
                <w:szCs w:val="10"/>
                <w:lang w:eastAsia="ja-JP"/>
              </w:rPr>
              <w:t xml:space="preserve">[3) The time window within which valid symbols are used for transmission is L*K, starting from the first symbol indicated by the SLIV in TDRA field.] </w:t>
            </w:r>
          </w:p>
          <w:p w14:paraId="77EE57D1" w14:textId="77777777" w:rsidR="00A45DC2" w:rsidRPr="004D6541" w:rsidRDefault="00A45DC2" w:rsidP="00A45DC2">
            <w:pPr>
              <w:pStyle w:val="TAL"/>
              <w:rPr>
                <w:sz w:val="10"/>
                <w:szCs w:val="10"/>
                <w:lang w:eastAsia="ja-JP"/>
              </w:rPr>
            </w:pPr>
          </w:p>
          <w:p w14:paraId="0DABEB7C" w14:textId="77777777" w:rsidR="00A45DC2" w:rsidRPr="004D6541" w:rsidRDefault="00A45DC2" w:rsidP="00A45DC2">
            <w:pPr>
              <w:pStyle w:val="TAL"/>
              <w:rPr>
                <w:sz w:val="10"/>
                <w:szCs w:val="10"/>
                <w:lang w:eastAsia="ja-JP"/>
              </w:rPr>
            </w:pPr>
            <w:r w:rsidRPr="004D6541">
              <w:rPr>
                <w:sz w:val="10"/>
                <w:szCs w:val="10"/>
                <w:lang w:eastAsia="ja-JP"/>
              </w:rPr>
              <w:t xml:space="preserve">4) </w:t>
            </w:r>
            <w:r w:rsidRPr="004D6541">
              <w:rPr>
                <w:rFonts w:eastAsia="Batang"/>
                <w:sz w:val="10"/>
                <w:szCs w:val="10"/>
              </w:rPr>
              <w:t>PUSCH repetition type B</w:t>
            </w:r>
            <w:r w:rsidRPr="004D6541">
              <w:rPr>
                <w:sz w:val="10"/>
                <w:szCs w:val="10"/>
                <w:lang w:eastAsia="ja-JP"/>
              </w:rPr>
              <w:t xml:space="preserve"> is supported for DCI format 0_1 and DCI format 0_2 (for DG and type 2 CG).</w:t>
            </w:r>
          </w:p>
          <w:p w14:paraId="17759F95" w14:textId="77777777" w:rsidR="00A45DC2" w:rsidRPr="004D6541" w:rsidRDefault="00A45DC2" w:rsidP="00A45DC2">
            <w:pPr>
              <w:pStyle w:val="TAL"/>
              <w:rPr>
                <w:sz w:val="10"/>
                <w:szCs w:val="10"/>
                <w:lang w:eastAsia="ja-JP"/>
              </w:rPr>
            </w:pPr>
          </w:p>
          <w:p w14:paraId="1677DF10" w14:textId="77777777" w:rsidR="00A45DC2" w:rsidRPr="004D6541" w:rsidRDefault="00A45DC2" w:rsidP="00A45DC2">
            <w:pPr>
              <w:pStyle w:val="TAL"/>
              <w:rPr>
                <w:sz w:val="10"/>
                <w:szCs w:val="10"/>
                <w:lang w:eastAsia="ja-JP"/>
              </w:rPr>
            </w:pPr>
            <w:r w:rsidRPr="004D6541">
              <w:rPr>
                <w:sz w:val="10"/>
                <w:szCs w:val="10"/>
                <w:lang w:eastAsia="ja-JP"/>
              </w:rPr>
              <w:t xml:space="preserve">5) S and L are separately indicated </w:t>
            </w:r>
            <w:r w:rsidRPr="004D6541">
              <w:rPr>
                <w:sz w:val="10"/>
                <w:szCs w:val="10"/>
              </w:rPr>
              <w:t xml:space="preserve">(4-bit for S and 4-bit for L). </w:t>
            </w:r>
            <w:r w:rsidRPr="004D6541">
              <w:rPr>
                <w:sz w:val="10"/>
                <w:szCs w:val="10"/>
                <w:lang w:eastAsia="ja-JP"/>
              </w:rPr>
              <w:t xml:space="preserve">L &lt;= 14. </w:t>
            </w:r>
          </w:p>
          <w:p w14:paraId="0FB52AAE" w14:textId="77777777" w:rsidR="00A45DC2" w:rsidRPr="004D6541" w:rsidRDefault="00A45DC2" w:rsidP="00A45DC2">
            <w:pPr>
              <w:pStyle w:val="TAL"/>
              <w:rPr>
                <w:sz w:val="10"/>
                <w:szCs w:val="10"/>
                <w:lang w:eastAsia="ja-JP"/>
              </w:rPr>
            </w:pPr>
          </w:p>
          <w:p w14:paraId="3432FBBA" w14:textId="77777777" w:rsidR="00A45DC2" w:rsidRPr="004D6541" w:rsidRDefault="00A45DC2" w:rsidP="00A45DC2">
            <w:pPr>
              <w:pStyle w:val="TAL"/>
              <w:rPr>
                <w:sz w:val="10"/>
                <w:szCs w:val="10"/>
              </w:rPr>
            </w:pPr>
            <w:r w:rsidRPr="004D6541">
              <w:rPr>
                <w:sz w:val="10"/>
                <w:szCs w:val="10"/>
                <w:lang w:eastAsia="ja-JP"/>
              </w:rPr>
              <w:t xml:space="preserve">[6) TBS is </w:t>
            </w:r>
            <w:r w:rsidRPr="004D6541">
              <w:rPr>
                <w:sz w:val="10"/>
                <w:szCs w:val="10"/>
              </w:rPr>
              <w:t xml:space="preserve">determined based on </w:t>
            </w:r>
            <w:r w:rsidRPr="004D6541">
              <w:rPr>
                <w:iCs/>
                <w:sz w:val="10"/>
                <w:szCs w:val="10"/>
              </w:rPr>
              <w:t>L</w:t>
            </w:r>
            <w:r w:rsidRPr="004D6541">
              <w:rPr>
                <w:sz w:val="10"/>
                <w:szCs w:val="10"/>
              </w:rPr>
              <w:t xml:space="preserve"> indicated in TDRA table entry reusing Rel-15 mechanism.]</w:t>
            </w:r>
          </w:p>
          <w:p w14:paraId="22EFCFFC" w14:textId="77777777" w:rsidR="00A45DC2" w:rsidRPr="004D6541" w:rsidRDefault="00A45DC2" w:rsidP="00A45DC2">
            <w:pPr>
              <w:pStyle w:val="TAL"/>
              <w:rPr>
                <w:sz w:val="10"/>
                <w:szCs w:val="10"/>
              </w:rPr>
            </w:pPr>
          </w:p>
          <w:p w14:paraId="650ABFFA" w14:textId="77777777" w:rsidR="00A45DC2" w:rsidRPr="004D6541" w:rsidRDefault="00A45DC2" w:rsidP="00A45DC2">
            <w:pPr>
              <w:pStyle w:val="TAL"/>
              <w:rPr>
                <w:sz w:val="10"/>
                <w:szCs w:val="10"/>
              </w:rPr>
            </w:pPr>
            <w:r w:rsidRPr="004D6541">
              <w:rPr>
                <w:sz w:val="10"/>
                <w:szCs w:val="10"/>
              </w:rPr>
              <w:t>[</w:t>
            </w:r>
            <w:r w:rsidRPr="004D6541">
              <w:rPr>
                <w:sz w:val="10"/>
                <w:szCs w:val="10"/>
                <w:highlight w:val="yellow"/>
              </w:rPr>
              <w:t xml:space="preserve">7) Handling of interaction with DL/UL directions depending on whether dynamic SFI is configured or not, including both cases with and without higher layer parameter </w:t>
            </w:r>
            <w:r w:rsidRPr="004D6541">
              <w:rPr>
                <w:i/>
                <w:sz w:val="10"/>
                <w:szCs w:val="10"/>
                <w:highlight w:val="yellow"/>
              </w:rPr>
              <w:t>InvalidSymbolPattern</w:t>
            </w:r>
            <w:r w:rsidRPr="004D6541">
              <w:rPr>
                <w:sz w:val="10"/>
                <w:szCs w:val="10"/>
                <w:highlight w:val="yellow"/>
              </w:rPr>
              <w:t xml:space="preserve"> configured</w:t>
            </w:r>
            <w:r w:rsidRPr="004D6541">
              <w:rPr>
                <w:sz w:val="10"/>
                <w:szCs w:val="10"/>
              </w:rPr>
              <w:t>]</w:t>
            </w:r>
          </w:p>
          <w:p w14:paraId="6873B3F5" w14:textId="77777777" w:rsidR="00A45DC2" w:rsidRPr="004D6541" w:rsidRDefault="00A45DC2" w:rsidP="00A45DC2">
            <w:pPr>
              <w:pStyle w:val="TAL"/>
              <w:rPr>
                <w:rFonts w:eastAsia="MS Mincho"/>
                <w:sz w:val="10"/>
                <w:szCs w:val="10"/>
                <w:lang w:eastAsia="ja-JP"/>
              </w:rPr>
            </w:pPr>
          </w:p>
          <w:p w14:paraId="39CBAB8D" w14:textId="77777777" w:rsidR="00A45DC2" w:rsidRPr="004D6541" w:rsidRDefault="00A45DC2" w:rsidP="00A45DC2">
            <w:pPr>
              <w:pStyle w:val="TAL"/>
              <w:rPr>
                <w:sz w:val="10"/>
                <w:szCs w:val="10"/>
                <w:lang w:eastAsia="zh-CN"/>
              </w:rPr>
            </w:pPr>
            <w:r w:rsidRPr="004D6541">
              <w:rPr>
                <w:sz w:val="10"/>
                <w:szCs w:val="10"/>
                <w:lang w:eastAsia="zh-CN"/>
              </w:rPr>
              <w:t xml:space="preserve">[8) Supported maximum number of actual repetitions within a slot] </w:t>
            </w:r>
          </w:p>
          <w:p w14:paraId="55810920" w14:textId="77777777" w:rsidR="00A45DC2" w:rsidRPr="004D6541" w:rsidRDefault="00A45DC2" w:rsidP="00A45DC2">
            <w:pPr>
              <w:pStyle w:val="TAL"/>
              <w:rPr>
                <w:sz w:val="10"/>
                <w:szCs w:val="10"/>
                <w:lang w:eastAsia="zh-CN"/>
              </w:rPr>
            </w:pPr>
          </w:p>
          <w:p w14:paraId="524806B6" w14:textId="77777777" w:rsidR="00A45DC2" w:rsidRPr="004D6541" w:rsidRDefault="00A45DC2" w:rsidP="00A45DC2">
            <w:pPr>
              <w:pStyle w:val="TAL"/>
              <w:rPr>
                <w:sz w:val="10"/>
                <w:szCs w:val="10"/>
                <w:lang w:eastAsia="zh-CN"/>
              </w:rPr>
            </w:pPr>
            <w:r w:rsidRPr="004D6541">
              <w:rPr>
                <w:sz w:val="10"/>
                <w:szCs w:val="10"/>
                <w:lang w:eastAsia="zh-CN"/>
              </w:rPr>
              <w:t xml:space="preserve">[9) Supported PUSCH hopping scheme]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0365826" w14:textId="77777777" w:rsidR="00A45DC2" w:rsidRPr="004D6541" w:rsidRDefault="00A45DC2" w:rsidP="00A45DC2">
            <w:pPr>
              <w:pStyle w:val="TAL"/>
              <w:rPr>
                <w:sz w:val="10"/>
                <w:szCs w:val="10"/>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FE07017" w14:textId="77777777" w:rsidR="00A45DC2" w:rsidRPr="004D6541" w:rsidRDefault="00A45DC2" w:rsidP="00A45DC2">
            <w:pPr>
              <w:pStyle w:val="TAL"/>
              <w:rPr>
                <w:i/>
                <w:sz w:val="10"/>
                <w:szCs w:val="10"/>
              </w:rPr>
            </w:pPr>
            <w:r w:rsidRPr="004D6541">
              <w:rPr>
                <w:rFonts w:eastAsia="SimSun"/>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38E45E" w14:textId="77777777" w:rsidR="00A45DC2" w:rsidRPr="004D6541" w:rsidRDefault="00A45DC2" w:rsidP="00A45DC2">
            <w:pPr>
              <w:pStyle w:val="TAL"/>
              <w:rPr>
                <w:i/>
                <w:sz w:val="10"/>
                <w:szCs w:val="10"/>
              </w:rPr>
            </w:pPr>
            <w:r w:rsidRPr="004D6541">
              <w:rPr>
                <w:sz w:val="10"/>
                <w:szCs w:val="10"/>
                <w:lang w:eastAsia="ja-JP"/>
              </w:rPr>
              <w:t>N/A</w:t>
            </w:r>
          </w:p>
        </w:tc>
        <w:tc>
          <w:tcPr>
            <w:tcW w:w="180" w:type="dxa"/>
            <w:tcBorders>
              <w:top w:val="single" w:sz="4" w:space="0" w:color="auto"/>
              <w:left w:val="single" w:sz="4" w:space="0" w:color="auto"/>
              <w:bottom w:val="single" w:sz="4" w:space="0" w:color="auto"/>
              <w:right w:val="single" w:sz="4" w:space="0" w:color="auto"/>
            </w:tcBorders>
          </w:tcPr>
          <w:p w14:paraId="319DC4F6" w14:textId="77777777" w:rsidR="00A45DC2" w:rsidRPr="004D6541" w:rsidRDefault="00A45DC2" w:rsidP="00A45DC2">
            <w:pPr>
              <w:pStyle w:val="TAL"/>
              <w:rPr>
                <w:sz w:val="10"/>
                <w:szCs w:val="10"/>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C99F0E7" w14:textId="77777777" w:rsidR="00A45DC2" w:rsidRPr="004D6541" w:rsidRDefault="00A45DC2" w:rsidP="00A45DC2">
            <w:pPr>
              <w:pStyle w:val="TAL"/>
              <w:rPr>
                <w:sz w:val="10"/>
                <w:szCs w:val="10"/>
                <w:lang w:eastAsia="ja-JP"/>
              </w:rPr>
            </w:pPr>
            <w:r w:rsidRPr="004D6541">
              <w:rPr>
                <w:sz w:val="10"/>
                <w:szCs w:val="10"/>
                <w:lang w:eastAsia="ja-JP"/>
              </w:rPr>
              <w:t>[Per UE]</w:t>
            </w:r>
          </w:p>
          <w:p w14:paraId="08BB981A" w14:textId="77777777" w:rsidR="00A45DC2" w:rsidRPr="004D6541" w:rsidRDefault="00A45DC2" w:rsidP="00A45DC2">
            <w:pPr>
              <w:pStyle w:val="TAL"/>
              <w:rPr>
                <w:sz w:val="10"/>
                <w:szCs w:val="10"/>
                <w:lang w:eastAsia="ja-JP"/>
              </w:rPr>
            </w:pPr>
          </w:p>
          <w:p w14:paraId="1FC6CA2E" w14:textId="77777777" w:rsidR="00A45DC2" w:rsidRPr="004D6541" w:rsidRDefault="00A45DC2" w:rsidP="00A45DC2">
            <w:pPr>
              <w:pStyle w:val="TAL"/>
              <w:rPr>
                <w:sz w:val="10"/>
                <w:szCs w:val="10"/>
                <w:lang w:eastAsia="ja-JP"/>
              </w:rPr>
            </w:pPr>
            <w:r w:rsidRPr="004D6541">
              <w:rPr>
                <w:sz w:val="10"/>
                <w:szCs w:val="10"/>
                <w:lang w:eastAsia="ja-JP"/>
              </w:rPr>
              <w:t>FFS: Per band</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8470B0C" w14:textId="77777777" w:rsidR="00A45DC2" w:rsidRPr="004D6541" w:rsidRDefault="00A45DC2" w:rsidP="00A45DC2">
            <w:pPr>
              <w:pStyle w:val="TAL"/>
              <w:rPr>
                <w:sz w:val="10"/>
                <w:szCs w:val="10"/>
                <w:lang w:eastAsia="ja-JP"/>
              </w:rPr>
            </w:pPr>
            <w:r w:rsidRPr="004D6541">
              <w:rPr>
                <w:sz w:val="10"/>
                <w:szCs w:val="10"/>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87F9803" w14:textId="77777777" w:rsidR="00A45DC2" w:rsidRPr="004D6541" w:rsidRDefault="00A45DC2" w:rsidP="00A45DC2">
            <w:pPr>
              <w:pStyle w:val="TAL"/>
              <w:rPr>
                <w:sz w:val="10"/>
                <w:szCs w:val="10"/>
                <w:lang w:eastAsia="ja-JP"/>
              </w:rPr>
            </w:pPr>
            <w:r w:rsidRPr="004D6541">
              <w:rPr>
                <w:sz w:val="10"/>
                <w:szCs w:val="10"/>
                <w:lang w:eastAsia="ja-JP"/>
              </w:rPr>
              <w:t>[No]</w:t>
            </w:r>
          </w:p>
        </w:tc>
        <w:tc>
          <w:tcPr>
            <w:tcW w:w="720" w:type="dxa"/>
            <w:tcBorders>
              <w:top w:val="single" w:sz="4" w:space="0" w:color="auto"/>
              <w:left w:val="single" w:sz="4" w:space="0" w:color="auto"/>
              <w:bottom w:val="single" w:sz="4" w:space="0" w:color="auto"/>
              <w:right w:val="single" w:sz="4" w:space="0" w:color="auto"/>
            </w:tcBorders>
          </w:tcPr>
          <w:p w14:paraId="61F77DF5" w14:textId="77777777" w:rsidR="00A45DC2" w:rsidRPr="004D6541" w:rsidRDefault="00A45DC2" w:rsidP="00A45DC2">
            <w:pPr>
              <w:pStyle w:val="TAL"/>
              <w:rPr>
                <w:sz w:val="10"/>
                <w:szCs w:val="10"/>
              </w:rPr>
            </w:pPr>
            <w:r w:rsidRPr="004D6541">
              <w:rPr>
                <w:sz w:val="10"/>
                <w:szCs w:val="10"/>
              </w:rPr>
              <w:t>[support mixture of FDD/TDD and/or FR1/FR2] </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EA81C28" w14:textId="77777777" w:rsidR="00A45DC2" w:rsidRPr="004D6541" w:rsidRDefault="00A45DC2" w:rsidP="00A45DC2">
            <w:pPr>
              <w:pStyle w:val="TAL"/>
              <w:rPr>
                <w:sz w:val="10"/>
                <w:szCs w:val="10"/>
                <w:lang w:eastAsia="zh-CN"/>
              </w:rPr>
            </w:pPr>
            <w:r w:rsidRPr="004D6541">
              <w:rPr>
                <w:sz w:val="10"/>
                <w:szCs w:val="10"/>
                <w:lang w:eastAsia="zh-CN"/>
              </w:rPr>
              <w:t>Candidate value for component 8):</w:t>
            </w:r>
          </w:p>
          <w:p w14:paraId="424D29E9" w14:textId="77777777" w:rsidR="00A45DC2" w:rsidRPr="004D6541" w:rsidRDefault="00A45DC2" w:rsidP="00A45DC2">
            <w:pPr>
              <w:pStyle w:val="TAL"/>
              <w:rPr>
                <w:sz w:val="10"/>
                <w:szCs w:val="10"/>
              </w:rPr>
            </w:pPr>
            <w:r w:rsidRPr="004D6541">
              <w:rPr>
                <w:sz w:val="10"/>
                <w:szCs w:val="10"/>
                <w:lang w:eastAsia="zh-CN"/>
              </w:rPr>
              <w:t>{</w:t>
            </w:r>
            <w:r w:rsidRPr="004D6541">
              <w:rPr>
                <w:sz w:val="10"/>
                <w:szCs w:val="10"/>
              </w:rPr>
              <w:t>2, 3, 4, 7, [8], [12]}</w:t>
            </w:r>
          </w:p>
          <w:p w14:paraId="254DA165" w14:textId="77777777" w:rsidR="00A45DC2" w:rsidRPr="004D6541" w:rsidRDefault="00A45DC2" w:rsidP="00A45DC2">
            <w:pPr>
              <w:pStyle w:val="TAL"/>
              <w:rPr>
                <w:sz w:val="10"/>
                <w:szCs w:val="10"/>
              </w:rPr>
            </w:pPr>
          </w:p>
          <w:p w14:paraId="2E3559B0" w14:textId="77777777" w:rsidR="00A45DC2" w:rsidRPr="004D6541" w:rsidRDefault="00A45DC2" w:rsidP="00A45DC2">
            <w:pPr>
              <w:pStyle w:val="TAL"/>
              <w:rPr>
                <w:sz w:val="10"/>
                <w:szCs w:val="10"/>
                <w:highlight w:val="yellow"/>
                <w:lang w:eastAsia="zh-CN"/>
              </w:rPr>
            </w:pPr>
            <w:r w:rsidRPr="004D6541">
              <w:rPr>
                <w:sz w:val="10"/>
                <w:szCs w:val="10"/>
                <w:highlight w:val="yellow"/>
                <w:lang w:eastAsia="zh-CN"/>
              </w:rPr>
              <w:t>FFS: Whether to add new feature groups for the total number of unicast PUSCHs for different TBs per slot per CC, or just add some note here with an example below:</w:t>
            </w:r>
          </w:p>
          <w:p w14:paraId="4FBE7F0A" w14:textId="77777777" w:rsidR="00A45DC2" w:rsidRPr="004D6541" w:rsidRDefault="00A45DC2" w:rsidP="00A45DC2">
            <w:pPr>
              <w:spacing w:beforeLines="50" w:before="120"/>
              <w:rPr>
                <w:rFonts w:eastAsiaTheme="minorEastAsia"/>
                <w:i/>
                <w:sz w:val="10"/>
                <w:szCs w:val="10"/>
                <w:highlight w:val="yellow"/>
              </w:rPr>
            </w:pPr>
            <w:r w:rsidRPr="004D6541">
              <w:rPr>
                <w:rFonts w:eastAsiaTheme="minorEastAsia"/>
                <w:sz w:val="10"/>
                <w:szCs w:val="10"/>
                <w:highlight w:val="yellow"/>
              </w:rPr>
              <w:t>[The total number of unicast PUSCHs for different TBs per slot per CC is subjected to the capability reported by FG 5-12, 5-12a, 5-12b, 5-13d, 5-13e and 5-13f]</w:t>
            </w:r>
            <w:r w:rsidRPr="004D6541">
              <w:rPr>
                <w:rFonts w:eastAsiaTheme="minorEastAsia"/>
                <w:i/>
                <w:sz w:val="10"/>
                <w:szCs w:val="10"/>
                <w:highlight w:val="yellow"/>
              </w:rPr>
              <w:t xml:space="preserve"> </w:t>
            </w:r>
          </w:p>
          <w:p w14:paraId="5A1C951F" w14:textId="77777777" w:rsidR="00A45DC2" w:rsidRPr="004D6541" w:rsidRDefault="00A45DC2" w:rsidP="00A45DC2">
            <w:pPr>
              <w:pStyle w:val="TAL"/>
              <w:rPr>
                <w:sz w:val="10"/>
                <w:szCs w:val="10"/>
                <w:highlight w:val="yellow"/>
                <w:lang w:eastAsia="zh-CN"/>
              </w:rPr>
            </w:pPr>
          </w:p>
          <w:p w14:paraId="1591B515" w14:textId="77777777" w:rsidR="00A45DC2" w:rsidRPr="004D6541" w:rsidRDefault="00A45DC2" w:rsidP="00A45DC2">
            <w:pPr>
              <w:pStyle w:val="TAL"/>
              <w:rPr>
                <w:sz w:val="10"/>
                <w:szCs w:val="10"/>
                <w:highlight w:val="yellow"/>
                <w:lang w:eastAsia="zh-CN"/>
              </w:rPr>
            </w:pPr>
          </w:p>
          <w:p w14:paraId="11DCB2E9" w14:textId="77777777" w:rsidR="00A45DC2" w:rsidRPr="004D6541" w:rsidRDefault="00A45DC2" w:rsidP="00A45DC2">
            <w:pPr>
              <w:pStyle w:val="TAL"/>
              <w:rPr>
                <w:sz w:val="10"/>
                <w:szCs w:val="10"/>
                <w:highlight w:val="yellow"/>
                <w:lang w:eastAsia="zh-CN"/>
              </w:rPr>
            </w:pPr>
          </w:p>
          <w:p w14:paraId="5AC844AC" w14:textId="77777777" w:rsidR="00A45DC2" w:rsidRPr="004D6541" w:rsidRDefault="00A45DC2" w:rsidP="00A45DC2">
            <w:pPr>
              <w:pStyle w:val="TAL"/>
              <w:rPr>
                <w:sz w:val="10"/>
                <w:szCs w:val="10"/>
                <w:highlight w:val="yellow"/>
                <w:lang w:eastAsia="zh-CN"/>
              </w:rPr>
            </w:pPr>
            <w:r w:rsidRPr="004D6541">
              <w:rPr>
                <w:sz w:val="10"/>
                <w:szCs w:val="10"/>
                <w:highlight w:val="yellow"/>
                <w:lang w:eastAsia="zh-CN"/>
              </w:rPr>
              <w:t>FFS: Whether to set separate UE capabilities for dynamic grant and configured grant. Can we just add some note here with an example below for compromise?</w:t>
            </w:r>
          </w:p>
          <w:p w14:paraId="4FFF64E2" w14:textId="77777777" w:rsidR="00A45DC2" w:rsidRPr="004D6541" w:rsidRDefault="00A45DC2" w:rsidP="00A45DC2">
            <w:pPr>
              <w:spacing w:beforeLines="50" w:before="120"/>
              <w:rPr>
                <w:rFonts w:eastAsiaTheme="minorEastAsia"/>
                <w:sz w:val="10"/>
                <w:szCs w:val="10"/>
                <w:highlight w:val="yellow"/>
              </w:rPr>
            </w:pPr>
            <w:r w:rsidRPr="004D6541">
              <w:rPr>
                <w:rFonts w:eastAsiaTheme="minorEastAsia"/>
                <w:sz w:val="10"/>
                <w:szCs w:val="10"/>
                <w:highlight w:val="yellow"/>
              </w:rPr>
              <w:t>[PUSCH repetition type B with configured grant is applied only if UE reports the support of FG 5-19 or FG 5-20, and subjected to the capability of FG 5-19 and FG 5-20].</w:t>
            </w:r>
          </w:p>
          <w:p w14:paraId="13CE093F" w14:textId="77777777" w:rsidR="00A45DC2" w:rsidRPr="004D6541" w:rsidRDefault="00A45DC2" w:rsidP="00A45DC2">
            <w:pPr>
              <w:spacing w:beforeLines="50" w:before="120"/>
              <w:rPr>
                <w:rFonts w:eastAsiaTheme="minorEastAsia"/>
                <w:sz w:val="10"/>
                <w:szCs w:val="10"/>
                <w:highlight w:val="yellow"/>
              </w:rPr>
            </w:pPr>
          </w:p>
          <w:p w14:paraId="624572E0" w14:textId="77777777" w:rsidR="00A45DC2" w:rsidRPr="004D6541" w:rsidRDefault="00A45DC2" w:rsidP="00A45DC2">
            <w:pPr>
              <w:spacing w:beforeLines="50" w:before="120"/>
              <w:rPr>
                <w:rFonts w:eastAsiaTheme="minorEastAsia"/>
                <w:sz w:val="10"/>
                <w:szCs w:val="10"/>
                <w:highlight w:val="yellow"/>
              </w:rPr>
            </w:pPr>
          </w:p>
          <w:p w14:paraId="1D54F609" w14:textId="77777777" w:rsidR="00A45DC2" w:rsidRPr="004D6541" w:rsidRDefault="00A45DC2" w:rsidP="00A45DC2">
            <w:pPr>
              <w:pStyle w:val="TAL"/>
              <w:rPr>
                <w:sz w:val="10"/>
                <w:szCs w:val="10"/>
                <w:highlight w:val="yellow"/>
                <w:lang w:eastAsia="zh-CN"/>
              </w:rPr>
            </w:pPr>
            <w:r w:rsidRPr="004D6541">
              <w:rPr>
                <w:sz w:val="10"/>
                <w:szCs w:val="10"/>
                <w:highlight w:val="yellow"/>
                <w:lang w:eastAsia="zh-CN"/>
              </w:rPr>
              <w:t>FFS: Whether to set separate UE capabilities for the case that dynamic SFI is configured and InvalidSymbolPattern is configured. Can we just add some note here with an example below for compromise?</w:t>
            </w:r>
          </w:p>
          <w:p w14:paraId="5F6F7802" w14:textId="77777777" w:rsidR="00A45DC2" w:rsidRPr="004D6541" w:rsidRDefault="00A45DC2" w:rsidP="00A45DC2">
            <w:pPr>
              <w:spacing w:beforeLines="50" w:before="120"/>
              <w:rPr>
                <w:rFonts w:eastAsiaTheme="minorEastAsia"/>
                <w:sz w:val="10"/>
                <w:szCs w:val="10"/>
                <w:highlight w:val="yellow"/>
              </w:rPr>
            </w:pPr>
            <w:r w:rsidRPr="004D6541">
              <w:rPr>
                <w:rFonts w:eastAsiaTheme="minorEastAsia"/>
                <w:sz w:val="10"/>
                <w:szCs w:val="10"/>
                <w:highlight w:val="yellow"/>
              </w:rPr>
              <w:t>[The case that both dynamic SFI and InvalidSymbolPattern are configured is applied only if UE reports the support of FG3-6.]</w:t>
            </w:r>
          </w:p>
          <w:p w14:paraId="525BBC2B" w14:textId="77777777" w:rsidR="00A45DC2" w:rsidRPr="004D6541" w:rsidRDefault="00A45DC2" w:rsidP="00A45DC2">
            <w:pPr>
              <w:pStyle w:val="TAL"/>
              <w:rPr>
                <w:sz w:val="10"/>
                <w:szCs w:val="10"/>
                <w:highlight w:val="yellow"/>
                <w:lang w:eastAsia="zh-CN"/>
              </w:rPr>
            </w:pPr>
          </w:p>
          <w:p w14:paraId="244E967D" w14:textId="77777777" w:rsidR="00A45DC2" w:rsidRPr="004D6541" w:rsidRDefault="00A45DC2" w:rsidP="00A45DC2">
            <w:pPr>
              <w:pStyle w:val="TAL"/>
              <w:rPr>
                <w:sz w:val="10"/>
                <w:szCs w:val="10"/>
                <w:lang w:eastAsia="zh-CN"/>
              </w:rPr>
            </w:pPr>
            <w:r w:rsidRPr="004D6541">
              <w:rPr>
                <w:sz w:val="10"/>
                <w:szCs w:val="10"/>
                <w:highlight w:val="yellow"/>
                <w:lang w:eastAsia="zh-CN"/>
              </w:rPr>
              <w:t>FFS: Whether to set separate UE capabilities for DCI format 0_1 and DCI format 0_2 for PUSCH repetition type B. Can we go majority view that no separate UE capability?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EFFD38" w14:textId="77777777" w:rsidR="00A45DC2" w:rsidRPr="004D6541" w:rsidRDefault="00A45DC2" w:rsidP="00A45DC2">
            <w:pPr>
              <w:pStyle w:val="TAL"/>
              <w:rPr>
                <w:sz w:val="10"/>
                <w:szCs w:val="10"/>
                <w:lang w:eastAsia="ja-JP"/>
              </w:rPr>
            </w:pPr>
            <w:r w:rsidRPr="004D6541">
              <w:rPr>
                <w:sz w:val="10"/>
                <w:szCs w:val="10"/>
                <w:lang w:eastAsia="ja-JP"/>
              </w:rPr>
              <w:t>Optional with capability signalling</w:t>
            </w:r>
          </w:p>
        </w:tc>
      </w:tr>
    </w:tbl>
    <w:p w14:paraId="71ECE898" w14:textId="77777777" w:rsidR="00A45DC2" w:rsidRDefault="00A45DC2" w:rsidP="00FA57C3"/>
    <w:p w14:paraId="6C4533DC" w14:textId="1354DC7F" w:rsidR="004B7E05" w:rsidRDefault="004D6541" w:rsidP="00FA57C3">
      <w:r>
        <w:t xml:space="preserve">There are many open points regarding whether to split this FG further based on different aspects. We think it makes sense to separate the support of </w:t>
      </w:r>
      <w:r w:rsidRPr="004D6541">
        <w:rPr>
          <w:i/>
          <w:iCs/>
        </w:rPr>
        <w:t>InvalidSymbolPattern</w:t>
      </w:r>
      <w:r>
        <w:t>, because this is not considered as an essential part of PUSCH repetition Type B (i.e. can still work without it). For the other aspects, we do not see the need to split the FG further, either because the existing FGs can be reused, or because we do not see much additional complexity.</w:t>
      </w:r>
    </w:p>
    <w:p w14:paraId="1443B945" w14:textId="77777777" w:rsidR="00E07E0E" w:rsidRPr="004B7E05" w:rsidRDefault="00E07E0E" w:rsidP="00E07E0E">
      <w:pPr>
        <w:rPr>
          <w:b/>
          <w:bCs/>
        </w:rPr>
      </w:pPr>
      <w:r w:rsidRPr="004B7E05">
        <w:rPr>
          <w:b/>
          <w:bCs/>
        </w:rPr>
        <w:t xml:space="preserve">Proposal </w:t>
      </w:r>
      <w:r>
        <w:rPr>
          <w:b/>
          <w:bCs/>
        </w:rPr>
        <w:t>11</w:t>
      </w:r>
      <w:r w:rsidRPr="004B7E05">
        <w:rPr>
          <w:b/>
          <w:bCs/>
        </w:rPr>
        <w:t>: Split FG 11-4a into two FGs, one for HARQ-ACK priority indication in DCI formats 1_1/1_2, and another one for PUSCH priority indication in DCI formats 0_1/0_2.</w:t>
      </w:r>
    </w:p>
    <w:p w14:paraId="7E171F07" w14:textId="77777777" w:rsidR="004D6541" w:rsidRDefault="004D6541" w:rsidP="00FA57C3"/>
    <w:p w14:paraId="16CA5E3C" w14:textId="4BC9EDD8" w:rsidR="004D6541" w:rsidRDefault="004D6541" w:rsidP="00FA57C3"/>
    <w:p w14:paraId="28186AE7" w14:textId="38991989" w:rsidR="0028003C" w:rsidRDefault="0028003C" w:rsidP="0028003C">
      <w:pPr>
        <w:pStyle w:val="Heading1"/>
      </w:pPr>
      <w:r>
        <w:t>6.</w:t>
      </w:r>
      <w:r>
        <w:tab/>
        <w:t>FG 11-7 (UL cancelation)</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0"/>
        <w:gridCol w:w="810"/>
        <w:gridCol w:w="3240"/>
        <w:gridCol w:w="360"/>
        <w:gridCol w:w="270"/>
        <w:gridCol w:w="270"/>
        <w:gridCol w:w="180"/>
        <w:gridCol w:w="540"/>
        <w:gridCol w:w="360"/>
        <w:gridCol w:w="270"/>
        <w:gridCol w:w="720"/>
        <w:gridCol w:w="1980"/>
        <w:gridCol w:w="900"/>
      </w:tblGrid>
      <w:tr w:rsidR="00A45DC2" w:rsidRPr="00A45DC2" w14:paraId="37A36F19" w14:textId="77777777" w:rsidTr="00A45DC2">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12C35F51" w14:textId="77777777" w:rsidR="00A45DC2" w:rsidRPr="00A45DC2" w:rsidRDefault="00A45DC2" w:rsidP="00A45DC2">
            <w:pPr>
              <w:pStyle w:val="TAL"/>
              <w:rPr>
                <w:rFonts w:eastAsia="SimSun"/>
                <w:sz w:val="10"/>
                <w:szCs w:val="10"/>
                <w:lang w:eastAsia="zh-CN"/>
              </w:rPr>
            </w:pPr>
            <w:r w:rsidRPr="00A45DC2">
              <w:rPr>
                <w:rFonts w:eastAsia="SimSun" w:hint="eastAsia"/>
                <w:sz w:val="10"/>
                <w:szCs w:val="10"/>
                <w:lang w:eastAsia="zh-CN"/>
              </w:rPr>
              <w:t>11-7</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2C6450" w14:textId="77777777" w:rsidR="00A45DC2" w:rsidRPr="00A45DC2" w:rsidRDefault="00A45DC2" w:rsidP="00A45DC2">
            <w:pPr>
              <w:pStyle w:val="TAL"/>
              <w:rPr>
                <w:rFonts w:eastAsia="SimSun"/>
                <w:sz w:val="10"/>
                <w:szCs w:val="10"/>
                <w:lang w:eastAsia="zh-CN"/>
              </w:rPr>
            </w:pPr>
            <w:r w:rsidRPr="00A45DC2">
              <w:rPr>
                <w:rFonts w:eastAsia="SimSun" w:hint="eastAsia"/>
                <w:sz w:val="10"/>
                <w:szCs w:val="10"/>
                <w:lang w:eastAsia="zh-CN"/>
              </w:rPr>
              <w:t xml:space="preserve">UL cancelation scheme </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E11529C" w14:textId="77777777" w:rsidR="00A45DC2" w:rsidRPr="00A45DC2" w:rsidRDefault="00A45DC2" w:rsidP="00A45DC2">
            <w:pPr>
              <w:pStyle w:val="TAL"/>
              <w:rPr>
                <w:sz w:val="10"/>
                <w:szCs w:val="10"/>
                <w:lang w:eastAsia="ja-JP"/>
              </w:rPr>
            </w:pPr>
            <w:r w:rsidRPr="00A45DC2">
              <w:rPr>
                <w:sz w:val="10"/>
                <w:szCs w:val="10"/>
                <w:lang w:eastAsia="ja-JP"/>
              </w:rPr>
              <w:t xml:space="preserve">1) Supports group common DCI (i.e. DCI format 2_4) for cancelation indication </w:t>
            </w:r>
          </w:p>
          <w:p w14:paraId="799B2D1E" w14:textId="77777777" w:rsidR="00A45DC2" w:rsidRPr="00A45DC2" w:rsidRDefault="00A45DC2" w:rsidP="00A45DC2">
            <w:pPr>
              <w:pStyle w:val="TAL"/>
              <w:rPr>
                <w:sz w:val="10"/>
                <w:szCs w:val="10"/>
                <w:lang w:eastAsia="ja-JP"/>
              </w:rPr>
            </w:pPr>
            <w:r w:rsidRPr="00A45DC2">
              <w:rPr>
                <w:rFonts w:hint="eastAsia"/>
                <w:sz w:val="10"/>
                <w:szCs w:val="10"/>
                <w:lang w:eastAsia="ja-JP"/>
              </w:rPr>
              <w:t xml:space="preserve">2) </w:t>
            </w:r>
            <w:r w:rsidRPr="00A45DC2">
              <w:rPr>
                <w:sz w:val="10"/>
                <w:szCs w:val="10"/>
                <w:lang w:eastAsia="ja-JP"/>
              </w:rPr>
              <w:t xml:space="preserve">UL cancelation for PUSCH </w:t>
            </w:r>
          </w:p>
          <w:p w14:paraId="511EE13E" w14:textId="77777777" w:rsidR="00A45DC2" w:rsidRPr="00A45DC2" w:rsidRDefault="00A45DC2" w:rsidP="00A45DC2">
            <w:pPr>
              <w:pStyle w:val="TAL"/>
              <w:rPr>
                <w:rFonts w:eastAsia="MS Mincho"/>
                <w:sz w:val="10"/>
                <w:szCs w:val="10"/>
                <w:lang w:eastAsia="ja-JP"/>
              </w:rPr>
            </w:pPr>
            <w:r w:rsidRPr="00A45DC2">
              <w:rPr>
                <w:sz w:val="10"/>
                <w:szCs w:val="10"/>
                <w:lang w:eastAsia="ja-JP"/>
              </w:rPr>
              <w:t xml:space="preserve">• Cancellation is applied to each PUSCH repetition individually in case of PUSCH repetitions  </w:t>
            </w:r>
          </w:p>
          <w:p w14:paraId="28B3DF6B" w14:textId="77777777" w:rsidR="00A45DC2" w:rsidRPr="00A45DC2" w:rsidRDefault="00A45DC2" w:rsidP="00A45DC2">
            <w:pPr>
              <w:pStyle w:val="TAL"/>
              <w:rPr>
                <w:sz w:val="10"/>
                <w:szCs w:val="10"/>
                <w:lang w:eastAsia="ja-JP"/>
              </w:rPr>
            </w:pPr>
            <w:r w:rsidRPr="00A45DC2">
              <w:rPr>
                <w:sz w:val="10"/>
                <w:szCs w:val="10"/>
                <w:lang w:eastAsia="ja-JP"/>
              </w:rPr>
              <w:t xml:space="preserve">3) UL cancelation for SRS symbols that overlap with the cancelled symbols </w:t>
            </w:r>
          </w:p>
          <w:p w14:paraId="178EC1D2" w14:textId="77777777" w:rsidR="00A45DC2" w:rsidRPr="00A45DC2" w:rsidRDefault="00A45DC2" w:rsidP="00A45DC2">
            <w:pPr>
              <w:pStyle w:val="TAL"/>
              <w:rPr>
                <w:sz w:val="10"/>
                <w:szCs w:val="10"/>
                <w:lang w:eastAsia="zh-CN"/>
              </w:rPr>
            </w:pPr>
            <w:r w:rsidRPr="00A45DC2">
              <w:rPr>
                <w:sz w:val="10"/>
                <w:szCs w:val="10"/>
                <w:lang w:eastAsia="zh-CN"/>
              </w:rPr>
              <w:t xml:space="preserve">[4) </w:t>
            </w:r>
            <w:r w:rsidRPr="00A45DC2">
              <w:rPr>
                <w:rFonts w:eastAsia="MS Mincho"/>
                <w:sz w:val="10"/>
                <w:szCs w:val="10"/>
              </w:rPr>
              <w:t xml:space="preserve">For the serving cell, the UE determines the first symbol of the </w:t>
            </w:r>
            <m:oMath>
              <m:sSub>
                <m:sSubPr>
                  <m:ctrlPr>
                    <w:rPr>
                      <w:rFonts w:ascii="Cambria Math" w:hAnsi="Cambria Math"/>
                      <w:i/>
                      <w:sz w:val="10"/>
                      <w:szCs w:val="10"/>
                    </w:rPr>
                  </m:ctrlPr>
                </m:sSubPr>
                <m:e>
                  <m:r>
                    <w:rPr>
                      <w:rFonts w:ascii="Cambria Math"/>
                      <w:sz w:val="10"/>
                      <w:szCs w:val="10"/>
                    </w:rPr>
                    <m:t>T</m:t>
                  </m:r>
                </m:e>
                <m:sub>
                  <m:r>
                    <m:rPr>
                      <m:nor/>
                    </m:rPr>
                    <w:rPr>
                      <w:rFonts w:ascii="Cambria Math"/>
                      <w:sz w:val="10"/>
                      <w:szCs w:val="10"/>
                    </w:rPr>
                    <m:t>CI</m:t>
                  </m:r>
                  <m:ctrlPr>
                    <w:rPr>
                      <w:rFonts w:ascii="Cambria Math" w:hAnsi="Cambria Math"/>
                      <w:sz w:val="10"/>
                      <w:szCs w:val="10"/>
                    </w:rPr>
                  </m:ctrlPr>
                </m:sub>
              </m:sSub>
            </m:oMath>
            <w:r w:rsidRPr="00A45DC2">
              <w:rPr>
                <w:rFonts w:eastAsia="MS Mincho"/>
                <w:sz w:val="10"/>
                <w:szCs w:val="10"/>
              </w:rPr>
              <w:t xml:space="preserve"> symbols </w:t>
            </w:r>
            <w:r w:rsidRPr="00A45DC2">
              <w:rPr>
                <w:sz w:val="10"/>
                <w:szCs w:val="10"/>
              </w:rPr>
              <w:t xml:space="preserve">to be the first symbol that is after </w:t>
            </w:r>
            <m:oMath>
              <m:sSub>
                <m:sSubPr>
                  <m:ctrlPr>
                    <w:rPr>
                      <w:rFonts w:ascii="Cambria Math" w:hAnsi="Cambria Math"/>
                      <w:i/>
                      <w:sz w:val="10"/>
                      <w:szCs w:val="10"/>
                    </w:rPr>
                  </m:ctrlPr>
                </m:sSubPr>
                <m:e>
                  <m:r>
                    <w:rPr>
                      <w:rFonts w:ascii="Cambria Math"/>
                      <w:sz w:val="10"/>
                      <w:szCs w:val="10"/>
                    </w:rPr>
                    <m:t>T</m:t>
                  </m:r>
                </m:e>
                <m:sub>
                  <m:r>
                    <m:rPr>
                      <m:nor/>
                    </m:rPr>
                    <w:rPr>
                      <w:rFonts w:ascii="Cambria Math"/>
                      <w:sz w:val="10"/>
                      <w:szCs w:val="10"/>
                    </w:rPr>
                    <m:t>proc,2</m:t>
                  </m:r>
                  <m:ctrlPr>
                    <w:rPr>
                      <w:rFonts w:ascii="Cambria Math" w:hAnsi="Cambria Math"/>
                      <w:sz w:val="10"/>
                      <w:szCs w:val="10"/>
                    </w:rPr>
                  </m:ctrlPr>
                </m:sub>
              </m:sSub>
              <m:r>
                <w:rPr>
                  <w:rFonts w:ascii="Cambria Math" w:hAnsi="Cambria Math"/>
                  <w:sz w:val="10"/>
                  <w:szCs w:val="10"/>
                </w:rPr>
                <m:t>+d</m:t>
              </m:r>
            </m:oMath>
            <w:r w:rsidRPr="00A45DC2">
              <w:rPr>
                <w:sz w:val="10"/>
                <w:szCs w:val="10"/>
              </w:rPr>
              <w:t xml:space="preserve"> from the end of a PDCCH reception where the UE detects the DCI format 2_4, where </w:t>
            </w:r>
            <m:oMath>
              <m:r>
                <w:rPr>
                  <w:rFonts w:ascii="Cambria Math" w:hAnsi="Cambria Math"/>
                  <w:sz w:val="10"/>
                  <w:szCs w:val="10"/>
                </w:rPr>
                <m:t>d</m:t>
              </m:r>
            </m:oMath>
            <w:r w:rsidRPr="00A45DC2">
              <w:rPr>
                <w:sz w:val="10"/>
                <w:szCs w:val="10"/>
              </w:rPr>
              <w:t xml:space="preserve"> is provided by higher layer.]</w:t>
            </w:r>
            <w:r w:rsidRPr="00A45DC2">
              <w:rPr>
                <w:sz w:val="10"/>
                <w:szCs w:val="10"/>
                <w:lang w:eastAsia="zh-CN"/>
              </w:rPr>
              <w:t xml:space="preserv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AAE66BC" w14:textId="77777777" w:rsidR="00A45DC2" w:rsidRPr="00A45DC2" w:rsidRDefault="00A45DC2" w:rsidP="00A45DC2">
            <w:pPr>
              <w:pStyle w:val="TAL"/>
              <w:rPr>
                <w:sz w:val="10"/>
                <w:szCs w:val="10"/>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FA82524" w14:textId="77777777" w:rsidR="00A45DC2" w:rsidRPr="00A45DC2" w:rsidRDefault="00A45DC2" w:rsidP="00A45DC2">
            <w:pPr>
              <w:pStyle w:val="TAL"/>
              <w:rPr>
                <w:rFonts w:eastAsia="SimSun"/>
                <w:sz w:val="10"/>
                <w:szCs w:val="10"/>
                <w:lang w:eastAsia="zh-CN"/>
              </w:rPr>
            </w:pPr>
            <w:r w:rsidRPr="00A45DC2">
              <w:rPr>
                <w:rFonts w:eastAsia="SimSun" w:hint="eastAsia"/>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0A5D708" w14:textId="77777777" w:rsidR="00A45DC2" w:rsidRPr="00A45DC2" w:rsidRDefault="00A45DC2" w:rsidP="00A45DC2">
            <w:pPr>
              <w:pStyle w:val="TAL"/>
              <w:rPr>
                <w:sz w:val="10"/>
                <w:szCs w:val="10"/>
                <w:lang w:eastAsia="ja-JP"/>
              </w:rPr>
            </w:pPr>
            <w:r w:rsidRPr="00A45DC2">
              <w:rPr>
                <w:rFonts w:hint="eastAsia"/>
                <w:sz w:val="10"/>
                <w:szCs w:val="10"/>
                <w:lang w:eastAsia="ja-JP"/>
              </w:rPr>
              <w:t>N/A</w:t>
            </w:r>
          </w:p>
        </w:tc>
        <w:tc>
          <w:tcPr>
            <w:tcW w:w="180" w:type="dxa"/>
            <w:tcBorders>
              <w:top w:val="single" w:sz="4" w:space="0" w:color="auto"/>
              <w:left w:val="single" w:sz="4" w:space="0" w:color="auto"/>
              <w:bottom w:val="single" w:sz="4" w:space="0" w:color="auto"/>
              <w:right w:val="single" w:sz="4" w:space="0" w:color="auto"/>
            </w:tcBorders>
          </w:tcPr>
          <w:p w14:paraId="1537189D" w14:textId="77777777" w:rsidR="00A45DC2" w:rsidRPr="00A45DC2" w:rsidRDefault="00A45DC2" w:rsidP="00A45DC2">
            <w:pPr>
              <w:pStyle w:val="TAL"/>
              <w:rPr>
                <w:sz w:val="10"/>
                <w:szCs w:val="10"/>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DB7F62E" w14:textId="77777777" w:rsidR="00A45DC2" w:rsidRPr="00A45DC2" w:rsidRDefault="00A45DC2" w:rsidP="00A45DC2">
            <w:pPr>
              <w:pStyle w:val="TAL"/>
              <w:rPr>
                <w:sz w:val="10"/>
                <w:szCs w:val="10"/>
                <w:lang w:eastAsia="ja-JP"/>
              </w:rPr>
            </w:pPr>
            <w:r w:rsidRPr="00A45DC2">
              <w:rPr>
                <w:sz w:val="10"/>
                <w:szCs w:val="10"/>
                <w:lang w:eastAsia="ja-JP"/>
              </w:rPr>
              <w:t>[</w:t>
            </w:r>
            <w:r w:rsidRPr="00A45DC2">
              <w:rPr>
                <w:rFonts w:hint="eastAsia"/>
                <w:sz w:val="10"/>
                <w:szCs w:val="10"/>
                <w:lang w:eastAsia="ja-JP"/>
              </w:rPr>
              <w:t>Per UE</w:t>
            </w:r>
            <w:r w:rsidRPr="00A45DC2">
              <w:rPr>
                <w:sz w:val="10"/>
                <w:szCs w:val="10"/>
                <w:lang w:eastAsia="ja-JP"/>
              </w:rPr>
              <w:t>]</w:t>
            </w:r>
          </w:p>
          <w:p w14:paraId="156C36ED" w14:textId="77777777" w:rsidR="00A45DC2" w:rsidRPr="00A45DC2" w:rsidRDefault="00A45DC2" w:rsidP="00A45DC2">
            <w:pPr>
              <w:pStyle w:val="TAL"/>
              <w:rPr>
                <w:sz w:val="10"/>
                <w:szCs w:val="10"/>
                <w:lang w:eastAsia="ja-JP"/>
              </w:rPr>
            </w:pPr>
          </w:p>
          <w:p w14:paraId="7383F172" w14:textId="77777777" w:rsidR="00A45DC2" w:rsidRPr="00A45DC2" w:rsidRDefault="00A45DC2" w:rsidP="00A45DC2">
            <w:pPr>
              <w:pStyle w:val="TAL"/>
              <w:rPr>
                <w:sz w:val="10"/>
                <w:szCs w:val="10"/>
                <w:lang w:eastAsia="ja-JP"/>
              </w:rPr>
            </w:pPr>
            <w:r w:rsidRPr="00A45DC2">
              <w:rPr>
                <w:sz w:val="10"/>
                <w:szCs w:val="10"/>
                <w:lang w:eastAsia="ja-JP"/>
              </w:rPr>
              <w:t>FFS: FS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7D289F7" w14:textId="77777777" w:rsidR="00A45DC2" w:rsidRPr="00A45DC2" w:rsidRDefault="00A45DC2" w:rsidP="00A45DC2">
            <w:pPr>
              <w:pStyle w:val="TAL"/>
              <w:rPr>
                <w:sz w:val="10"/>
                <w:szCs w:val="10"/>
                <w:lang w:eastAsia="ja-JP"/>
              </w:rPr>
            </w:pPr>
            <w:r w:rsidRPr="00A45DC2">
              <w:rPr>
                <w:sz w:val="10"/>
                <w:szCs w:val="10"/>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303A3C4" w14:textId="77777777" w:rsidR="00A45DC2" w:rsidRPr="00A45DC2" w:rsidRDefault="00A45DC2" w:rsidP="00A45DC2">
            <w:pPr>
              <w:pStyle w:val="TAL"/>
              <w:rPr>
                <w:sz w:val="10"/>
                <w:szCs w:val="10"/>
                <w:lang w:eastAsia="ja-JP"/>
              </w:rPr>
            </w:pPr>
            <w:r w:rsidRPr="00A45DC2">
              <w:rPr>
                <w:sz w:val="10"/>
                <w:szCs w:val="10"/>
                <w:lang w:eastAsia="ja-JP"/>
              </w:rPr>
              <w:t>[No]</w:t>
            </w:r>
          </w:p>
        </w:tc>
        <w:tc>
          <w:tcPr>
            <w:tcW w:w="720" w:type="dxa"/>
            <w:tcBorders>
              <w:top w:val="single" w:sz="4" w:space="0" w:color="auto"/>
              <w:left w:val="single" w:sz="4" w:space="0" w:color="auto"/>
              <w:bottom w:val="single" w:sz="4" w:space="0" w:color="auto"/>
              <w:right w:val="single" w:sz="4" w:space="0" w:color="auto"/>
            </w:tcBorders>
          </w:tcPr>
          <w:p w14:paraId="4DAE8AA4" w14:textId="77777777" w:rsidR="00A45DC2" w:rsidRPr="00A45DC2" w:rsidRDefault="00A45DC2" w:rsidP="00A45DC2">
            <w:pPr>
              <w:pStyle w:val="TAL"/>
              <w:rPr>
                <w:sz w:val="10"/>
                <w:szCs w:val="10"/>
              </w:rPr>
            </w:pPr>
            <w:r w:rsidRPr="00A45DC2">
              <w:rPr>
                <w:sz w:val="10"/>
                <w:szCs w:val="10"/>
              </w:rPr>
              <w:t>[</w:t>
            </w:r>
            <w:r w:rsidRPr="00A45DC2">
              <w:rPr>
                <w:rFonts w:hint="eastAsia"/>
                <w:sz w:val="10"/>
                <w:szCs w:val="10"/>
              </w:rPr>
              <w:t>support mixture of FDD/TDD and/or FR1/FR2</w:t>
            </w:r>
            <w:r w:rsidRPr="00A45DC2">
              <w:rPr>
                <w:sz w:val="10"/>
                <w:szCs w:val="10"/>
              </w:rPr>
              <w:t>]</w:t>
            </w:r>
            <w:r w:rsidRPr="00A45DC2">
              <w:rPr>
                <w:rFonts w:hint="eastAsia"/>
                <w:sz w:val="10"/>
                <w:szCs w:val="10"/>
              </w:rPr>
              <w:t> </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C0999C2" w14:textId="77777777" w:rsidR="00A45DC2" w:rsidRPr="00A45DC2" w:rsidRDefault="00A45DC2" w:rsidP="00A45DC2">
            <w:pPr>
              <w:pStyle w:val="TAL"/>
              <w:rPr>
                <w:sz w:val="10"/>
                <w:szCs w:val="10"/>
              </w:rPr>
            </w:pPr>
            <w:r w:rsidRPr="0028003C">
              <w:rPr>
                <w:sz w:val="10"/>
                <w:szCs w:val="10"/>
                <w:highlight w:val="yellow"/>
              </w:rPr>
              <w:t>FFS: Whether to split this FG 11-7 into one feature group for the case of UL CI on the same CC and another feature group for the case of UL CI on another CC</w:t>
            </w:r>
            <w:r w:rsidRPr="00A45DC2">
              <w:rPr>
                <w:sz w:val="10"/>
                <w:szCs w:val="10"/>
              </w:rPr>
              <w:t xml:space="preserve">  </w:t>
            </w:r>
          </w:p>
          <w:p w14:paraId="575C7BB2" w14:textId="77777777" w:rsidR="00A45DC2" w:rsidRPr="00A45DC2" w:rsidRDefault="00A45DC2" w:rsidP="00A45DC2">
            <w:pPr>
              <w:pStyle w:val="TAL"/>
              <w:rPr>
                <w:sz w:val="10"/>
                <w:szCs w:val="10"/>
              </w:rPr>
            </w:pPr>
          </w:p>
          <w:p w14:paraId="12023BCD" w14:textId="77777777" w:rsidR="00A45DC2" w:rsidRPr="00A45DC2" w:rsidRDefault="00A45DC2" w:rsidP="00A45DC2">
            <w:pPr>
              <w:pStyle w:val="TAL"/>
              <w:rPr>
                <w:sz w:val="10"/>
                <w:szCs w:val="10"/>
              </w:rPr>
            </w:pPr>
          </w:p>
          <w:p w14:paraId="7ABCDCAB" w14:textId="77777777" w:rsidR="00A45DC2" w:rsidRPr="0028003C" w:rsidRDefault="00A45DC2" w:rsidP="00A45DC2">
            <w:pPr>
              <w:pStyle w:val="TAL"/>
              <w:rPr>
                <w:sz w:val="10"/>
                <w:szCs w:val="10"/>
                <w:highlight w:val="yellow"/>
              </w:rPr>
            </w:pPr>
            <w:r w:rsidRPr="0028003C">
              <w:rPr>
                <w:sz w:val="10"/>
                <w:szCs w:val="10"/>
                <w:highlight w:val="yellow"/>
              </w:rPr>
              <w:t>FFS: Whether to add new FG with FG11-7 as prerequisite for the support of more than one monitoring occasion for DCI 2_4 per slot? Can we just add the following note to address the concern?</w:t>
            </w:r>
          </w:p>
          <w:p w14:paraId="3A6A8AFA" w14:textId="77777777" w:rsidR="00A45DC2" w:rsidRPr="0028003C" w:rsidRDefault="00A45DC2" w:rsidP="00A45DC2">
            <w:pPr>
              <w:pStyle w:val="TAL"/>
              <w:rPr>
                <w:sz w:val="10"/>
                <w:szCs w:val="10"/>
                <w:highlight w:val="yellow"/>
              </w:rPr>
            </w:pPr>
          </w:p>
          <w:p w14:paraId="2462603B" w14:textId="77777777" w:rsidR="00A45DC2" w:rsidRPr="00A45DC2" w:rsidRDefault="00A45DC2" w:rsidP="00A45DC2">
            <w:pPr>
              <w:pStyle w:val="TAL"/>
              <w:rPr>
                <w:sz w:val="10"/>
                <w:szCs w:val="10"/>
              </w:rPr>
            </w:pPr>
            <w:r w:rsidRPr="0028003C">
              <w:rPr>
                <w:sz w:val="10"/>
                <w:szCs w:val="10"/>
                <w:highlight w:val="yellow"/>
                <w:lang w:eastAsia="zh-CN"/>
              </w:rPr>
              <w:t>[</w:t>
            </w:r>
            <w:r w:rsidRPr="0028003C">
              <w:rPr>
                <w:rFonts w:hint="eastAsia"/>
                <w:sz w:val="10"/>
                <w:szCs w:val="10"/>
                <w:highlight w:val="yellow"/>
                <w:lang w:eastAsia="zh-CN"/>
              </w:rPr>
              <w:t>M</w:t>
            </w:r>
            <w:r w:rsidRPr="0028003C">
              <w:rPr>
                <w:sz w:val="10"/>
                <w:szCs w:val="10"/>
                <w:highlight w:val="yellow"/>
                <w:lang w:eastAsia="zh-CN"/>
              </w:rPr>
              <w:t>ore than one monitoring occasion for DCI format 2_4 per slot is applied only if the UE reports to support FG 3-5 or FG 3-5a or FG 3-5b]</w:t>
            </w:r>
            <w:r w:rsidRPr="00A45DC2">
              <w:rPr>
                <w:sz w:val="10"/>
                <w:szCs w:val="10"/>
              </w:rPr>
              <w:t xml:space="preserve"> </w:t>
            </w:r>
          </w:p>
          <w:p w14:paraId="6D126EE1" w14:textId="77777777" w:rsidR="00A45DC2" w:rsidRPr="00A45DC2" w:rsidRDefault="00A45DC2" w:rsidP="00A45DC2">
            <w:pPr>
              <w:pStyle w:val="TAL"/>
              <w:rPr>
                <w:sz w:val="10"/>
                <w:szCs w:val="1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7349776" w14:textId="77777777" w:rsidR="00A45DC2" w:rsidRPr="00A45DC2" w:rsidRDefault="00A45DC2" w:rsidP="00A45DC2">
            <w:pPr>
              <w:pStyle w:val="TAL"/>
              <w:rPr>
                <w:sz w:val="10"/>
                <w:szCs w:val="10"/>
                <w:lang w:eastAsia="ja-JP"/>
              </w:rPr>
            </w:pPr>
            <w:r w:rsidRPr="00A45DC2">
              <w:rPr>
                <w:sz w:val="10"/>
                <w:szCs w:val="10"/>
                <w:lang w:eastAsia="ja-JP"/>
              </w:rPr>
              <w:t>Optional with capability signalling</w:t>
            </w:r>
          </w:p>
        </w:tc>
      </w:tr>
      <w:tr w:rsidR="00A45DC2" w:rsidRPr="00A45DC2" w14:paraId="7B70F17A" w14:textId="77777777" w:rsidTr="00A45DC2">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13E9D4D9" w14:textId="77777777" w:rsidR="00A45DC2" w:rsidRPr="00A45DC2" w:rsidRDefault="00A45DC2" w:rsidP="00A45DC2">
            <w:pPr>
              <w:pStyle w:val="TAL"/>
              <w:rPr>
                <w:rFonts w:eastAsia="SimSun"/>
                <w:sz w:val="10"/>
                <w:szCs w:val="10"/>
                <w:lang w:eastAsia="zh-CN"/>
              </w:rPr>
            </w:pPr>
            <w:r w:rsidRPr="00A45DC2">
              <w:rPr>
                <w:sz w:val="10"/>
                <w:szCs w:val="10"/>
                <w:lang w:eastAsia="zh-CN"/>
              </w:rPr>
              <w:t>[</w:t>
            </w:r>
            <w:r w:rsidRPr="00A45DC2">
              <w:rPr>
                <w:rFonts w:hint="eastAsia"/>
                <w:sz w:val="10"/>
                <w:szCs w:val="10"/>
                <w:lang w:eastAsia="zh-CN"/>
              </w:rPr>
              <w:t>1</w:t>
            </w:r>
            <w:r w:rsidRPr="00A45DC2">
              <w:rPr>
                <w:sz w:val="10"/>
                <w:szCs w:val="10"/>
                <w:lang w:eastAsia="zh-CN"/>
              </w:rPr>
              <w:t>1</w:t>
            </w:r>
            <w:r w:rsidRPr="00A45DC2">
              <w:rPr>
                <w:rFonts w:hint="eastAsia"/>
                <w:sz w:val="10"/>
                <w:szCs w:val="10"/>
                <w:lang w:eastAsia="zh-CN"/>
              </w:rPr>
              <w:t>-</w:t>
            </w:r>
            <w:r w:rsidRPr="00A45DC2">
              <w:rPr>
                <w:sz w:val="10"/>
                <w:szCs w:val="10"/>
                <w:lang w:eastAsia="zh-CN"/>
              </w:rPr>
              <w:t>7a]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97363E" w14:textId="77777777" w:rsidR="00A45DC2" w:rsidRPr="00A45DC2" w:rsidRDefault="00A45DC2" w:rsidP="00A45DC2">
            <w:pPr>
              <w:pStyle w:val="TAL"/>
              <w:rPr>
                <w:rFonts w:eastAsia="SimSun"/>
                <w:sz w:val="10"/>
                <w:szCs w:val="10"/>
                <w:lang w:eastAsia="zh-CN"/>
              </w:rPr>
            </w:pPr>
            <w:r w:rsidRPr="00A45DC2">
              <w:rPr>
                <w:rFonts w:asciiTheme="majorHAnsi" w:eastAsia="SimSun" w:hAnsiTheme="majorHAnsi" w:cstheme="majorHAnsi"/>
                <w:sz w:val="10"/>
                <w:szCs w:val="10"/>
                <w:lang w:eastAsia="zh-CN"/>
              </w:rPr>
              <w:t>Cancellation of the overlapping PUSCHs in an intra-band UL CA without indication in the DCI format 2-4</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0089ED9" w14:textId="77777777" w:rsidR="00A45DC2" w:rsidRPr="00A45DC2" w:rsidRDefault="00A45DC2" w:rsidP="00A45DC2">
            <w:pPr>
              <w:spacing w:after="180" w:line="252" w:lineRule="auto"/>
              <w:jc w:val="both"/>
              <w:rPr>
                <w:rFonts w:asciiTheme="majorHAnsi" w:hAnsiTheme="majorHAnsi" w:cstheme="majorHAnsi"/>
                <w:sz w:val="10"/>
                <w:szCs w:val="10"/>
              </w:rPr>
            </w:pPr>
            <w:r w:rsidRPr="00A45DC2">
              <w:rPr>
                <w:rFonts w:asciiTheme="majorHAnsi" w:hAnsiTheme="majorHAnsi" w:cstheme="majorHAnsi"/>
                <w:sz w:val="10"/>
                <w:szCs w:val="10"/>
              </w:rPr>
              <w:t xml:space="preserve">1) For a UE indicating the capability of </w:t>
            </w:r>
            <w:r w:rsidRPr="00A45DC2">
              <w:rPr>
                <w:rFonts w:asciiTheme="majorHAnsi" w:hAnsiTheme="majorHAnsi" w:cstheme="majorHAnsi"/>
                <w:i/>
                <w:iCs/>
                <w:sz w:val="10"/>
                <w:szCs w:val="10"/>
              </w:rPr>
              <w:t>pa-PhaseDiscontinuityImpacts</w:t>
            </w:r>
            <w:r w:rsidRPr="00A45DC2">
              <w:rPr>
                <w:rFonts w:asciiTheme="majorHAnsi" w:hAnsiTheme="majorHAnsi" w:cstheme="majorHAnsi"/>
                <w:sz w:val="10"/>
                <w:szCs w:val="10"/>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5C2B8C3" w14:textId="77777777" w:rsidR="00A45DC2" w:rsidRPr="00A45DC2" w:rsidRDefault="00A45DC2" w:rsidP="00A45DC2">
            <w:pPr>
              <w:pStyle w:val="TAL"/>
              <w:rPr>
                <w:sz w:val="10"/>
                <w:szCs w:val="10"/>
                <w:lang w:eastAsia="ja-JP"/>
              </w:rPr>
            </w:pPr>
            <w:r w:rsidRPr="00A45DC2">
              <w:rPr>
                <w:rFonts w:asciiTheme="majorHAnsi" w:hAnsiTheme="majorHAnsi" w:cstheme="majorHAnsi"/>
                <w:sz w:val="10"/>
                <w:szCs w:val="10"/>
              </w:rPr>
              <w:t>6-23, 11-7</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A36C0B9" w14:textId="77777777" w:rsidR="00A45DC2" w:rsidRPr="00A45DC2" w:rsidRDefault="00A45DC2" w:rsidP="00A45DC2">
            <w:pPr>
              <w:pStyle w:val="TAL"/>
              <w:rPr>
                <w:rFonts w:eastAsia="SimSun"/>
                <w:sz w:val="10"/>
                <w:szCs w:val="10"/>
                <w:lang w:eastAsia="zh-CN"/>
              </w:rPr>
            </w:pPr>
            <w:r w:rsidRPr="00A45DC2">
              <w:rPr>
                <w:rFonts w:asciiTheme="majorHAnsi" w:eastAsia="SimSun" w:hAnsiTheme="majorHAnsi" w:cstheme="majorHAnsi"/>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18C2F4E" w14:textId="77777777" w:rsidR="00A45DC2" w:rsidRPr="00A45DC2" w:rsidRDefault="00A45DC2" w:rsidP="00A45DC2">
            <w:pPr>
              <w:pStyle w:val="TAL"/>
              <w:rPr>
                <w:sz w:val="10"/>
                <w:szCs w:val="10"/>
                <w:lang w:eastAsia="ja-JP"/>
              </w:rPr>
            </w:pPr>
            <w:r w:rsidRPr="00A45DC2">
              <w:rPr>
                <w:rFonts w:asciiTheme="majorHAnsi" w:hAnsiTheme="majorHAnsi" w:cstheme="majorHAnsi"/>
                <w:sz w:val="10"/>
                <w:szCs w:val="10"/>
              </w:rPr>
              <w:t>N/A</w:t>
            </w:r>
          </w:p>
        </w:tc>
        <w:tc>
          <w:tcPr>
            <w:tcW w:w="180" w:type="dxa"/>
            <w:tcBorders>
              <w:top w:val="single" w:sz="4" w:space="0" w:color="auto"/>
              <w:left w:val="single" w:sz="4" w:space="0" w:color="auto"/>
              <w:bottom w:val="single" w:sz="4" w:space="0" w:color="auto"/>
              <w:right w:val="single" w:sz="4" w:space="0" w:color="auto"/>
            </w:tcBorders>
          </w:tcPr>
          <w:p w14:paraId="39FFA2B8" w14:textId="77777777" w:rsidR="00A45DC2" w:rsidRPr="00A45DC2" w:rsidRDefault="00A45DC2" w:rsidP="00A45DC2">
            <w:pPr>
              <w:pStyle w:val="TAL"/>
              <w:rPr>
                <w:sz w:val="10"/>
                <w:szCs w:val="10"/>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F124F74" w14:textId="77777777" w:rsidR="00A45DC2" w:rsidRPr="00A45DC2" w:rsidRDefault="00A45DC2" w:rsidP="00A45DC2">
            <w:pPr>
              <w:pStyle w:val="TAL"/>
              <w:rPr>
                <w:sz w:val="10"/>
                <w:szCs w:val="10"/>
                <w:lang w:eastAsia="ja-JP"/>
              </w:rPr>
            </w:pPr>
            <w:r w:rsidRPr="00A45DC2">
              <w:rPr>
                <w:rFonts w:asciiTheme="majorHAnsi" w:hAnsiTheme="majorHAnsi" w:cstheme="majorHAnsi"/>
                <w:sz w:val="10"/>
                <w:szCs w:val="10"/>
              </w:rPr>
              <w:t>[PerBand]</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C7ECA1E" w14:textId="77777777" w:rsidR="00A45DC2" w:rsidRPr="00A45DC2" w:rsidRDefault="00A45DC2" w:rsidP="00A45DC2">
            <w:pPr>
              <w:pStyle w:val="TAL"/>
              <w:rPr>
                <w:sz w:val="10"/>
                <w:szCs w:val="10"/>
                <w:lang w:eastAsia="ja-JP"/>
              </w:rPr>
            </w:pPr>
            <w:r w:rsidRPr="00A45DC2">
              <w:rPr>
                <w:rFonts w:asciiTheme="majorHAnsi" w:hAnsiTheme="majorHAnsi" w:cstheme="majorHAnsi"/>
                <w:sz w:val="10"/>
                <w:szCs w:val="10"/>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71CA47C" w14:textId="77777777" w:rsidR="00A45DC2" w:rsidRPr="00A45DC2" w:rsidRDefault="00A45DC2" w:rsidP="00A45DC2">
            <w:pPr>
              <w:pStyle w:val="TAL"/>
              <w:rPr>
                <w:sz w:val="10"/>
                <w:szCs w:val="10"/>
                <w:lang w:eastAsia="ja-JP"/>
              </w:rPr>
            </w:pPr>
            <w:r w:rsidRPr="00A45DC2">
              <w:rPr>
                <w:rFonts w:asciiTheme="majorHAnsi" w:hAnsiTheme="majorHAnsi" w:cstheme="majorHAnsi"/>
                <w:sz w:val="10"/>
                <w:szCs w:val="10"/>
              </w:rPr>
              <w:t>[N/A]</w:t>
            </w:r>
          </w:p>
        </w:tc>
        <w:tc>
          <w:tcPr>
            <w:tcW w:w="720" w:type="dxa"/>
            <w:tcBorders>
              <w:top w:val="single" w:sz="4" w:space="0" w:color="auto"/>
              <w:left w:val="single" w:sz="4" w:space="0" w:color="auto"/>
              <w:bottom w:val="single" w:sz="4" w:space="0" w:color="auto"/>
              <w:right w:val="single" w:sz="4" w:space="0" w:color="auto"/>
            </w:tcBorders>
          </w:tcPr>
          <w:p w14:paraId="30DEFCBE" w14:textId="77777777" w:rsidR="00A45DC2" w:rsidRPr="00A45DC2" w:rsidRDefault="00A45DC2" w:rsidP="00A45DC2">
            <w:pPr>
              <w:pStyle w:val="TAL"/>
              <w:rPr>
                <w:sz w:val="10"/>
                <w:szCs w:val="10"/>
                <w:lang w:eastAsia="zh-CN"/>
              </w:rPr>
            </w:pPr>
            <w:r w:rsidRPr="00A45DC2">
              <w:rPr>
                <w:rFonts w:hint="eastAsia"/>
                <w:sz w:val="10"/>
                <w:szCs w:val="10"/>
                <w:lang w:eastAsia="zh-CN"/>
              </w:rPr>
              <w:t>TB</w:t>
            </w:r>
            <w:r w:rsidRPr="00A45DC2">
              <w:rPr>
                <w:sz w:val="10"/>
                <w:szCs w:val="10"/>
                <w:lang w:eastAsia="zh-CN"/>
              </w:rPr>
              <w:t>D</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592DABD" w14:textId="77777777" w:rsidR="00A45DC2" w:rsidRPr="00A45DC2" w:rsidRDefault="00A45DC2" w:rsidP="00A45DC2">
            <w:pPr>
              <w:pStyle w:val="TAL"/>
              <w:rPr>
                <w:sz w:val="10"/>
                <w:szCs w:val="10"/>
              </w:rPr>
            </w:pPr>
            <w:r w:rsidRPr="00A45DC2">
              <w:rPr>
                <w:rFonts w:hint="eastAsia"/>
                <w:sz w:val="10"/>
                <w:szCs w:val="10"/>
                <w:lang w:eastAsia="zh-CN"/>
              </w:rPr>
              <w:t>F</w:t>
            </w:r>
            <w:r w:rsidRPr="00A45DC2">
              <w:rPr>
                <w:sz w:val="10"/>
                <w:szCs w:val="10"/>
                <w:lang w:eastAsia="zh-CN"/>
              </w:rPr>
              <w:t>FS: Whether to add this FG and the content for each column if added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DDE7D13" w14:textId="77777777" w:rsidR="00A45DC2" w:rsidRPr="00A45DC2" w:rsidRDefault="00A45DC2" w:rsidP="00A45DC2">
            <w:pPr>
              <w:pStyle w:val="TAL"/>
              <w:rPr>
                <w:sz w:val="10"/>
                <w:szCs w:val="10"/>
                <w:lang w:eastAsia="ja-JP"/>
              </w:rPr>
            </w:pPr>
            <w:r w:rsidRPr="00A45DC2">
              <w:rPr>
                <w:rFonts w:asciiTheme="majorHAnsi" w:hAnsiTheme="majorHAnsi" w:cstheme="majorHAnsi"/>
                <w:sz w:val="10"/>
                <w:szCs w:val="10"/>
                <w:lang w:eastAsia="ja-JP"/>
              </w:rPr>
              <w:t>Optional with capability signaling</w:t>
            </w:r>
          </w:p>
        </w:tc>
      </w:tr>
    </w:tbl>
    <w:p w14:paraId="3DE19950" w14:textId="509A9293" w:rsidR="00A45DC2" w:rsidRDefault="00A45DC2" w:rsidP="00FA57C3"/>
    <w:p w14:paraId="54F5ED0A" w14:textId="309D4B62" w:rsidR="0028003C" w:rsidRDefault="0028003C" w:rsidP="00FA57C3">
      <w:r>
        <w:t>We do not see the need to have a separate feature defined for the case with more than one monitoring occasio</w:t>
      </w:r>
      <w:r w:rsidR="004772FA">
        <w:t>n</w:t>
      </w:r>
      <w:r>
        <w:t xml:space="preserve">s within a slot for DCI format 2_4. The configuration should be allowed as long as it is supported </w:t>
      </w:r>
      <w:r w:rsidR="004772FA">
        <w:t>by the</w:t>
      </w:r>
      <w:r>
        <w:t xml:space="preserve"> UE PDCCH </w:t>
      </w:r>
      <w:r w:rsidR="004772FA">
        <w:t xml:space="preserve">monitoring </w:t>
      </w:r>
      <w:r>
        <w:t xml:space="preserve">capability </w:t>
      </w:r>
      <w:r w:rsidR="004772FA">
        <w:t>(e.g. the UE supports FG 3-5/3-5a/3-5b/11-2).</w:t>
      </w:r>
    </w:p>
    <w:p w14:paraId="6D32000E" w14:textId="3760B15F" w:rsidR="004772FA" w:rsidRPr="00BE2292" w:rsidRDefault="004772FA" w:rsidP="00FA57C3">
      <w:pPr>
        <w:rPr>
          <w:b/>
          <w:bCs/>
        </w:rPr>
      </w:pPr>
      <w:r w:rsidRPr="00BE2292">
        <w:rPr>
          <w:b/>
          <w:bCs/>
        </w:rPr>
        <w:t>Proposal 1</w:t>
      </w:r>
      <w:r w:rsidR="00E95142">
        <w:rPr>
          <w:b/>
          <w:bCs/>
        </w:rPr>
        <w:t>3</w:t>
      </w:r>
      <w:r w:rsidRPr="00BE2292">
        <w:rPr>
          <w:b/>
          <w:bCs/>
        </w:rPr>
        <w:t>: Do not define a separate feature for the case with more than one monitoring occasions within a slot for DCI format 2_4.</w:t>
      </w:r>
    </w:p>
    <w:p w14:paraId="490BE2FA" w14:textId="680F62CA" w:rsidR="004772FA" w:rsidRDefault="004772FA" w:rsidP="00FA57C3"/>
    <w:p w14:paraId="314DD4A6" w14:textId="41CB6FB0" w:rsidR="004772FA" w:rsidRDefault="004772FA" w:rsidP="00FA57C3">
      <w:r>
        <w:lastRenderedPageBreak/>
        <w:t>On the same-CC and cross-CC monitoring of DCI format 2_4, we would prefer to separate them. The same-CC and cross-CC handling may be very different in UE implementation, and the timeline consideration can also be different.</w:t>
      </w:r>
    </w:p>
    <w:p w14:paraId="33FF8EFD" w14:textId="13815844" w:rsidR="004772FA" w:rsidRPr="00BE2292" w:rsidRDefault="004772FA" w:rsidP="00FA57C3">
      <w:pPr>
        <w:rPr>
          <w:b/>
          <w:bCs/>
        </w:rPr>
      </w:pPr>
      <w:r w:rsidRPr="00BE2292">
        <w:rPr>
          <w:b/>
          <w:bCs/>
        </w:rPr>
        <w:t>Proposal 1</w:t>
      </w:r>
      <w:r w:rsidR="00E95142">
        <w:rPr>
          <w:b/>
          <w:bCs/>
        </w:rPr>
        <w:t>4</w:t>
      </w:r>
      <w:r w:rsidRPr="00BE2292">
        <w:rPr>
          <w:b/>
          <w:bCs/>
        </w:rPr>
        <w:t>: Split FG 11-7 into two FGs, one for same-CC monitoring and one for cross-CC monitoring of DCI format 2_4.</w:t>
      </w:r>
    </w:p>
    <w:p w14:paraId="5A9AECDF" w14:textId="323752BA" w:rsidR="0028003C" w:rsidRDefault="0028003C" w:rsidP="00FA57C3"/>
    <w:p w14:paraId="0F6D7B78" w14:textId="27DB79BA" w:rsidR="002A1C10" w:rsidRDefault="002A1C10" w:rsidP="00FA57C3">
      <w:r>
        <w:t xml:space="preserve">For FG 11-7a, we support adding this FG to capture what </w:t>
      </w:r>
      <w:r w:rsidR="005E20FD">
        <w:t>was</w:t>
      </w:r>
      <w:r>
        <w:t xml:space="preserve"> concluded in RAN1#100-e email discussions.</w:t>
      </w:r>
    </w:p>
    <w:p w14:paraId="109BE11B" w14:textId="5C94231F" w:rsidR="002A1C10" w:rsidRPr="007A722C" w:rsidRDefault="002A1C10" w:rsidP="00FA57C3">
      <w:pPr>
        <w:rPr>
          <w:b/>
          <w:bCs/>
        </w:rPr>
      </w:pPr>
      <w:r w:rsidRPr="007A722C">
        <w:rPr>
          <w:b/>
          <w:bCs/>
        </w:rPr>
        <w:t>Proposal 1</w:t>
      </w:r>
      <w:r w:rsidR="00E95142">
        <w:rPr>
          <w:b/>
          <w:bCs/>
        </w:rPr>
        <w:t>5</w:t>
      </w:r>
      <w:r w:rsidRPr="007A722C">
        <w:rPr>
          <w:b/>
          <w:bCs/>
        </w:rPr>
        <w:t xml:space="preserve">: </w:t>
      </w:r>
      <w:r w:rsidR="005E20FD" w:rsidRPr="007A722C">
        <w:rPr>
          <w:b/>
          <w:bCs/>
        </w:rPr>
        <w:t>Introduce</w:t>
      </w:r>
      <w:r w:rsidRPr="007A722C">
        <w:rPr>
          <w:b/>
          <w:bCs/>
        </w:rPr>
        <w:t xml:space="preserve"> FG 11-7a</w:t>
      </w:r>
      <w:r w:rsidR="009C4B6F" w:rsidRPr="007A722C">
        <w:rPr>
          <w:b/>
          <w:bCs/>
        </w:rPr>
        <w:t>.</w:t>
      </w:r>
    </w:p>
    <w:p w14:paraId="75B0864A" w14:textId="101CB7E7" w:rsidR="0028003C" w:rsidRDefault="0028003C" w:rsidP="00FA57C3"/>
    <w:p w14:paraId="0EF5C0FA" w14:textId="6E785269" w:rsidR="00E95142" w:rsidRDefault="00E95142" w:rsidP="00FA57C3">
      <w:r>
        <w:t>On the handling of CBG-based transmission, there is the same issue on PUSCH cancelation as in intra-UE prioritization. Similarly, we propose:</w:t>
      </w:r>
    </w:p>
    <w:p w14:paraId="6B6D82C9" w14:textId="6C907901" w:rsidR="00E95142" w:rsidRPr="00245A66" w:rsidRDefault="00E95142" w:rsidP="00E95142">
      <w:pPr>
        <w:rPr>
          <w:b/>
          <w:bCs/>
        </w:rPr>
      </w:pPr>
      <w:r w:rsidRPr="00245A66">
        <w:rPr>
          <w:b/>
          <w:bCs/>
        </w:rPr>
        <w:t xml:space="preserve">Proposal </w:t>
      </w:r>
      <w:r>
        <w:rPr>
          <w:b/>
          <w:bCs/>
        </w:rPr>
        <w:t>16</w:t>
      </w:r>
      <w:r w:rsidRPr="00245A66">
        <w:rPr>
          <w:b/>
          <w:bCs/>
        </w:rPr>
        <w:t>: Introduce a FG (e.g. 1</w:t>
      </w:r>
      <w:r>
        <w:rPr>
          <w:b/>
          <w:bCs/>
        </w:rPr>
        <w:t>1-7b</w:t>
      </w:r>
      <w:r w:rsidRPr="00245A66">
        <w:rPr>
          <w:b/>
          <w:bCs/>
        </w:rPr>
        <w:t>) that a UE is not expected to be scheduled with a CBG-based HARQ retransmission that does not include the full TB if the initial HARQ transmission was cancelled</w:t>
      </w:r>
      <w:r>
        <w:rPr>
          <w:b/>
          <w:bCs/>
        </w:rPr>
        <w:t xml:space="preserve"> in case of inter-UE cancelation</w:t>
      </w:r>
      <w:r w:rsidRPr="00245A66">
        <w:rPr>
          <w:b/>
          <w:bCs/>
        </w:rPr>
        <w:t>.</w:t>
      </w:r>
    </w:p>
    <w:p w14:paraId="7EF72C5A" w14:textId="77777777" w:rsidR="00E95142" w:rsidRDefault="00E95142" w:rsidP="00FA57C3"/>
    <w:p w14:paraId="1AB0EEBF" w14:textId="77777777" w:rsidR="0084336A" w:rsidRDefault="0084336A" w:rsidP="00FA57C3"/>
    <w:p w14:paraId="43A78B3C" w14:textId="77777777" w:rsidR="0028003C" w:rsidRPr="008954ED" w:rsidRDefault="0028003C" w:rsidP="00FA57C3"/>
    <w:p w14:paraId="2896E657" w14:textId="044D5A76" w:rsidR="00854A60" w:rsidRDefault="008F6AB4" w:rsidP="00FB330B">
      <w:pPr>
        <w:pStyle w:val="Heading1"/>
      </w:pPr>
      <w:r>
        <w:t xml:space="preserve">3. </w:t>
      </w:r>
      <w:r w:rsidR="009C5A97" w:rsidRPr="00FB330B">
        <w:t>Conclusion</w:t>
      </w:r>
      <w:r w:rsidR="004424BC" w:rsidRPr="00FB330B">
        <w:t>s</w:t>
      </w:r>
    </w:p>
    <w:p w14:paraId="3D92C48A" w14:textId="1C49EDF1" w:rsidR="004B6E8F" w:rsidRDefault="003E1C8C" w:rsidP="006B7633">
      <w:r>
        <w:t>In this contribution we share our views on</w:t>
      </w:r>
      <w:r w:rsidR="00E95142">
        <w:t xml:space="preserve"> UE features for URLLC/IIoT, and propose the following:</w:t>
      </w:r>
    </w:p>
    <w:p w14:paraId="5B3A0201" w14:textId="77777777" w:rsidR="00E95142" w:rsidRPr="0027699A" w:rsidRDefault="00E95142" w:rsidP="006B7633"/>
    <w:p w14:paraId="694FC6EC" w14:textId="779D90A7" w:rsidR="00E07E0E" w:rsidRDefault="00E07E0E" w:rsidP="007A722C">
      <w:pPr>
        <w:spacing w:after="60"/>
        <w:rPr>
          <w:b/>
          <w:bCs/>
        </w:rPr>
      </w:pPr>
      <w:r w:rsidRPr="005F16DC">
        <w:rPr>
          <w:b/>
          <w:bCs/>
        </w:rPr>
        <w:t xml:space="preserve">Proposal 1: Remove the dependency of </w:t>
      </w:r>
      <w:r>
        <w:rPr>
          <w:b/>
          <w:bCs/>
        </w:rPr>
        <w:t>FG</w:t>
      </w:r>
      <w:r w:rsidRPr="005F16DC">
        <w:rPr>
          <w:b/>
          <w:bCs/>
        </w:rPr>
        <w:t xml:space="preserve"> 11-2 on </w:t>
      </w:r>
      <w:r>
        <w:rPr>
          <w:b/>
          <w:bCs/>
        </w:rPr>
        <w:t>FG</w:t>
      </w:r>
      <w:r w:rsidRPr="005F16DC">
        <w:rPr>
          <w:b/>
          <w:bCs/>
        </w:rPr>
        <w:t xml:space="preserve"> 3-5b.</w:t>
      </w:r>
    </w:p>
    <w:p w14:paraId="46D7E993" w14:textId="77777777" w:rsidR="00E07E0E" w:rsidRPr="0059778E" w:rsidRDefault="00E07E0E" w:rsidP="007A722C">
      <w:pPr>
        <w:spacing w:after="60"/>
        <w:rPr>
          <w:b/>
          <w:bCs/>
        </w:rPr>
      </w:pPr>
      <w:r w:rsidRPr="0059778E">
        <w:rPr>
          <w:b/>
          <w:bCs/>
          <w:szCs w:val="22"/>
        </w:rPr>
        <w:t xml:space="preserve">Proposal 2: Merge component 1) and 3) in </w:t>
      </w:r>
      <w:r>
        <w:rPr>
          <w:b/>
          <w:bCs/>
          <w:szCs w:val="22"/>
        </w:rPr>
        <w:t>FG</w:t>
      </w:r>
      <w:r w:rsidRPr="0059778E">
        <w:rPr>
          <w:b/>
          <w:bCs/>
          <w:szCs w:val="22"/>
        </w:rPr>
        <w:t xml:space="preserve"> 11-2.</w:t>
      </w:r>
    </w:p>
    <w:p w14:paraId="02090652" w14:textId="77777777" w:rsidR="00E07E0E" w:rsidRPr="0059778E" w:rsidRDefault="00E07E0E" w:rsidP="007A722C">
      <w:pPr>
        <w:spacing w:after="60"/>
        <w:rPr>
          <w:b/>
          <w:bCs/>
        </w:rPr>
      </w:pPr>
      <w:r w:rsidRPr="0059778E">
        <w:rPr>
          <w:b/>
          <w:bCs/>
          <w:szCs w:val="22"/>
        </w:rPr>
        <w:t xml:space="preserve">Proposal </w:t>
      </w:r>
      <w:r>
        <w:rPr>
          <w:b/>
          <w:bCs/>
          <w:szCs w:val="22"/>
        </w:rPr>
        <w:t>3</w:t>
      </w:r>
      <w:r w:rsidRPr="0059778E">
        <w:rPr>
          <w:b/>
          <w:bCs/>
          <w:szCs w:val="22"/>
        </w:rPr>
        <w:t xml:space="preserve">: </w:t>
      </w:r>
      <w:r>
        <w:rPr>
          <w:b/>
          <w:bCs/>
          <w:szCs w:val="22"/>
        </w:rPr>
        <w:t xml:space="preserve">Split FG 11-2b into 3 FGs, corresponding to 3-1, 3-2 and 3-5b for Rel-15 PDCCH monitoring capability in case of mixed </w:t>
      </w:r>
      <w:r w:rsidRPr="00FA57C3">
        <w:rPr>
          <w:b/>
          <w:bCs/>
          <w:szCs w:val="22"/>
        </w:rPr>
        <w:t>Rel-15 and Rel-16 PDCCH monitoring capability</w:t>
      </w:r>
      <w:r w:rsidRPr="0059778E">
        <w:rPr>
          <w:b/>
          <w:bCs/>
          <w:szCs w:val="22"/>
        </w:rPr>
        <w:t>.</w:t>
      </w:r>
    </w:p>
    <w:p w14:paraId="63E3B0E5" w14:textId="77777777" w:rsidR="00E07E0E" w:rsidRDefault="00E07E0E" w:rsidP="007A722C">
      <w:pPr>
        <w:spacing w:after="60"/>
        <w:rPr>
          <w:b/>
          <w:bCs/>
        </w:rPr>
      </w:pPr>
      <w:r w:rsidRPr="008954ED">
        <w:rPr>
          <w:b/>
          <w:bCs/>
        </w:rPr>
        <w:t xml:space="preserve">Proposal 4: Include component 3) in </w:t>
      </w:r>
      <w:r>
        <w:rPr>
          <w:b/>
          <w:bCs/>
        </w:rPr>
        <w:t>FG</w:t>
      </w:r>
      <w:r w:rsidRPr="008954ED">
        <w:rPr>
          <w:b/>
          <w:bCs/>
        </w:rPr>
        <w:t xml:space="preserve"> 11-3 by modifying it to the following: “Supported combinations of (A, B), where A is the minimum gap between sub-slots </w:t>
      </w:r>
      <w:r w:rsidRPr="008954ED">
        <w:rPr>
          <w:b/>
          <w:bCs/>
          <w:strike/>
          <w:color w:val="FF0000"/>
        </w:rPr>
        <w:t>containing</w:t>
      </w:r>
      <w:r w:rsidRPr="008954ED">
        <w:rPr>
          <w:b/>
          <w:bCs/>
          <w:color w:val="FF0000"/>
        </w:rPr>
        <w:t xml:space="preserve"> within which </w:t>
      </w:r>
      <w:r w:rsidRPr="008954ED">
        <w:rPr>
          <w:b/>
          <w:bCs/>
        </w:rPr>
        <w:t xml:space="preserve">the actual PUCCH transmissions </w:t>
      </w:r>
      <w:r w:rsidRPr="008954ED">
        <w:rPr>
          <w:b/>
          <w:bCs/>
          <w:color w:val="FF0000"/>
        </w:rPr>
        <w:t xml:space="preserve">start, </w:t>
      </w:r>
      <w:r w:rsidRPr="008954ED">
        <w:rPr>
          <w:b/>
          <w:bCs/>
        </w:rPr>
        <w:t>measured from beginning to beginning of the sub-slots, including across slots, and B is the sub-slot duration, with both A and B in units of symbols”</w:t>
      </w:r>
      <w:r>
        <w:rPr>
          <w:b/>
          <w:bCs/>
        </w:rPr>
        <w:t>.</w:t>
      </w:r>
    </w:p>
    <w:p w14:paraId="31F0055E" w14:textId="77777777" w:rsidR="00E07E0E" w:rsidRDefault="00E07E0E" w:rsidP="007A722C">
      <w:pPr>
        <w:spacing w:after="60"/>
        <w:rPr>
          <w:b/>
          <w:bCs/>
        </w:rPr>
      </w:pPr>
      <w:r w:rsidRPr="00304097">
        <w:rPr>
          <w:b/>
          <w:bCs/>
        </w:rPr>
        <w:t xml:space="preserve">Proposal 5: </w:t>
      </w:r>
      <w:r>
        <w:rPr>
          <w:b/>
          <w:bCs/>
        </w:rPr>
        <w:t>Keep</w:t>
      </w:r>
      <w:r w:rsidRPr="00304097">
        <w:rPr>
          <w:b/>
          <w:bCs/>
        </w:rPr>
        <w:t xml:space="preserve"> separate UE </w:t>
      </w:r>
      <w:r>
        <w:rPr>
          <w:b/>
          <w:bCs/>
        </w:rPr>
        <w:t>FGs</w:t>
      </w:r>
      <w:r w:rsidRPr="00304097">
        <w:rPr>
          <w:b/>
          <w:bCs/>
        </w:rPr>
        <w:t xml:space="preserve"> for the support of two-level HARQ-ACK priority and the support of two-level PUSCH/SR priority.</w:t>
      </w:r>
      <w:r>
        <w:rPr>
          <w:b/>
          <w:bCs/>
        </w:rPr>
        <w:t xml:space="preserve"> Update FG 11-4 to include the multiplexing/prioritization between UL channels so that it becomes a complete and independent FG.</w:t>
      </w:r>
    </w:p>
    <w:p w14:paraId="216611DF" w14:textId="77777777" w:rsidR="00E07E0E" w:rsidRDefault="00E07E0E" w:rsidP="007A722C">
      <w:pPr>
        <w:spacing w:after="60"/>
      </w:pPr>
      <w:r>
        <w:rPr>
          <w:b/>
          <w:bCs/>
        </w:rPr>
        <w:t>Proposal 6: Define FG 12-1 to be per FSPC.</w:t>
      </w:r>
    </w:p>
    <w:p w14:paraId="108B94FB" w14:textId="77777777" w:rsidR="00E07E0E" w:rsidRPr="00CC31F0" w:rsidRDefault="00E07E0E" w:rsidP="007A722C">
      <w:pPr>
        <w:spacing w:after="60"/>
        <w:rPr>
          <w:b/>
          <w:bCs/>
        </w:rPr>
      </w:pPr>
      <w:r w:rsidRPr="00CC31F0">
        <w:rPr>
          <w:b/>
          <w:bCs/>
        </w:rPr>
        <w:t xml:space="preserve">Proposal </w:t>
      </w:r>
      <w:r>
        <w:rPr>
          <w:b/>
          <w:bCs/>
        </w:rPr>
        <w:t>7</w:t>
      </w:r>
      <w:r w:rsidRPr="00CC31F0">
        <w:rPr>
          <w:b/>
          <w:bCs/>
        </w:rPr>
        <w:t>: Define separate UE FGs for DCI format 0_1 and DCI format 0_2 for the support of dynamic PUSCH priority indication.</w:t>
      </w:r>
    </w:p>
    <w:p w14:paraId="55DF0BE4" w14:textId="77777777" w:rsidR="00E07E0E" w:rsidRPr="00CC31F0" w:rsidRDefault="00E07E0E" w:rsidP="007A722C">
      <w:pPr>
        <w:spacing w:after="60"/>
        <w:rPr>
          <w:b/>
          <w:bCs/>
        </w:rPr>
      </w:pPr>
      <w:r w:rsidRPr="00CC31F0">
        <w:rPr>
          <w:b/>
          <w:bCs/>
        </w:rPr>
        <w:t xml:space="preserve">Proposal </w:t>
      </w:r>
      <w:r>
        <w:rPr>
          <w:b/>
          <w:bCs/>
        </w:rPr>
        <w:t>8</w:t>
      </w:r>
      <w:r w:rsidRPr="00CC31F0">
        <w:rPr>
          <w:b/>
          <w:bCs/>
        </w:rPr>
        <w:t>: Define separate UE FGs for DCI format 1_1 and DCI format 1_2 for the support of dynamic HARQ-ACK priority indication.</w:t>
      </w:r>
    </w:p>
    <w:p w14:paraId="4525255C" w14:textId="77777777" w:rsidR="00E07E0E" w:rsidRPr="00245A66" w:rsidRDefault="00E07E0E" w:rsidP="007A722C">
      <w:pPr>
        <w:spacing w:after="60"/>
        <w:rPr>
          <w:b/>
          <w:bCs/>
        </w:rPr>
      </w:pPr>
      <w:r w:rsidRPr="00245A66">
        <w:rPr>
          <w:b/>
          <w:bCs/>
        </w:rPr>
        <w:t xml:space="preserve">Proposal </w:t>
      </w:r>
      <w:r>
        <w:rPr>
          <w:b/>
          <w:bCs/>
        </w:rPr>
        <w:t>9</w:t>
      </w:r>
      <w:r w:rsidRPr="00245A66">
        <w:rPr>
          <w:b/>
          <w:bCs/>
        </w:rPr>
        <w:t>: Introduce a FG (e.g. 12-1a) that a UE is not expected to be scheduled with a CBG-based HARQ retransmission that does not include the full TB if the initial HARQ transmission was cancelled</w:t>
      </w:r>
      <w:r>
        <w:rPr>
          <w:b/>
          <w:bCs/>
        </w:rPr>
        <w:t xml:space="preserve"> in case of intra-UE prioritization</w:t>
      </w:r>
      <w:r w:rsidRPr="00245A66">
        <w:rPr>
          <w:b/>
          <w:bCs/>
        </w:rPr>
        <w:t>.</w:t>
      </w:r>
    </w:p>
    <w:p w14:paraId="0D2F9D69" w14:textId="77777777" w:rsidR="00E07E0E" w:rsidRPr="00304097" w:rsidRDefault="00E07E0E" w:rsidP="007A722C">
      <w:pPr>
        <w:spacing w:after="60"/>
        <w:rPr>
          <w:b/>
          <w:bCs/>
        </w:rPr>
      </w:pPr>
      <w:r w:rsidRPr="00304097">
        <w:rPr>
          <w:b/>
          <w:bCs/>
        </w:rPr>
        <w:t xml:space="preserve">Proposal </w:t>
      </w:r>
      <w:r>
        <w:rPr>
          <w:b/>
          <w:bCs/>
        </w:rPr>
        <w:t>10</w:t>
      </w:r>
      <w:r w:rsidRPr="00304097">
        <w:rPr>
          <w:b/>
          <w:bCs/>
        </w:rPr>
        <w:t xml:space="preserve">: Introduce </w:t>
      </w:r>
      <w:r>
        <w:rPr>
          <w:b/>
          <w:bCs/>
        </w:rPr>
        <w:t>FG</w:t>
      </w:r>
      <w:r w:rsidRPr="00304097">
        <w:rPr>
          <w:b/>
          <w:bCs/>
        </w:rPr>
        <w:t xml:space="preserve"> 11-4x for two sub-slot-based HARQ-ACK codebooks, and update </w:t>
      </w:r>
      <w:r>
        <w:rPr>
          <w:b/>
          <w:bCs/>
        </w:rPr>
        <w:t>FG</w:t>
      </w:r>
      <w:r w:rsidRPr="00304097">
        <w:rPr>
          <w:b/>
          <w:bCs/>
        </w:rPr>
        <w:t xml:space="preserve"> 11-4 to be up to one sub-slot-based HARQ-ACK codebook.</w:t>
      </w:r>
      <w:r>
        <w:rPr>
          <w:b/>
          <w:bCs/>
        </w:rPr>
        <w:t xml:space="preserve"> Clarify for FG 11-4 that if a UE does not support 11-3 but supports 11-4, it means the UE can only support two slot-based HARQ-ACK codebooks.</w:t>
      </w:r>
    </w:p>
    <w:p w14:paraId="2C115471" w14:textId="77777777" w:rsidR="00E07E0E" w:rsidRPr="004B7E05" w:rsidRDefault="00E07E0E" w:rsidP="007A722C">
      <w:pPr>
        <w:spacing w:after="60"/>
        <w:rPr>
          <w:b/>
          <w:bCs/>
        </w:rPr>
      </w:pPr>
      <w:r w:rsidRPr="004B7E05">
        <w:rPr>
          <w:b/>
          <w:bCs/>
        </w:rPr>
        <w:t xml:space="preserve">Proposal </w:t>
      </w:r>
      <w:r>
        <w:rPr>
          <w:b/>
          <w:bCs/>
        </w:rPr>
        <w:t>11</w:t>
      </w:r>
      <w:r w:rsidRPr="004B7E05">
        <w:rPr>
          <w:b/>
          <w:bCs/>
        </w:rPr>
        <w:t>: Split FG 11-4a into two FGs, one for HARQ-ACK priority indication in DCI formats 1_1/1_2, and another one for PUSCH priority indication in DCI formats 0_1/0_2.</w:t>
      </w:r>
    </w:p>
    <w:p w14:paraId="0527592C" w14:textId="77777777" w:rsidR="00E07E0E" w:rsidRPr="004B7E05" w:rsidRDefault="00E07E0E" w:rsidP="007A722C">
      <w:pPr>
        <w:spacing w:after="60"/>
        <w:rPr>
          <w:b/>
          <w:bCs/>
        </w:rPr>
      </w:pPr>
      <w:r w:rsidRPr="004B7E05">
        <w:rPr>
          <w:b/>
          <w:bCs/>
        </w:rPr>
        <w:t xml:space="preserve">Proposal </w:t>
      </w:r>
      <w:r>
        <w:rPr>
          <w:b/>
          <w:bCs/>
        </w:rPr>
        <w:t>11</w:t>
      </w:r>
      <w:r w:rsidRPr="004B7E05">
        <w:rPr>
          <w:b/>
          <w:bCs/>
        </w:rPr>
        <w:t>: Split FG 11-4a into two FGs, one for HARQ-ACK priority indication in DCI formats 1_1/1_2, and another one for PUSCH priority indication in DCI formats 0_1/0_2.</w:t>
      </w:r>
    </w:p>
    <w:p w14:paraId="651A36A9" w14:textId="77777777" w:rsidR="00E07E0E" w:rsidRPr="00BE2292" w:rsidRDefault="00E07E0E" w:rsidP="007A722C">
      <w:pPr>
        <w:spacing w:after="60"/>
        <w:rPr>
          <w:b/>
          <w:bCs/>
        </w:rPr>
      </w:pPr>
      <w:r w:rsidRPr="00BE2292">
        <w:rPr>
          <w:b/>
          <w:bCs/>
        </w:rPr>
        <w:t>Proposal 1</w:t>
      </w:r>
      <w:r>
        <w:rPr>
          <w:b/>
          <w:bCs/>
        </w:rPr>
        <w:t>3</w:t>
      </w:r>
      <w:r w:rsidRPr="00BE2292">
        <w:rPr>
          <w:b/>
          <w:bCs/>
        </w:rPr>
        <w:t>: Do not define a separate feature for the case with more than one monitoring occasions within a slot for DCI format 2_4.</w:t>
      </w:r>
    </w:p>
    <w:p w14:paraId="4538E1A5" w14:textId="77777777" w:rsidR="00E07E0E" w:rsidRPr="00BE2292" w:rsidRDefault="00E07E0E" w:rsidP="007A722C">
      <w:pPr>
        <w:spacing w:after="60"/>
        <w:rPr>
          <w:b/>
          <w:bCs/>
        </w:rPr>
      </w:pPr>
      <w:r w:rsidRPr="00BE2292">
        <w:rPr>
          <w:b/>
          <w:bCs/>
        </w:rPr>
        <w:lastRenderedPageBreak/>
        <w:t>Proposal 1</w:t>
      </w:r>
      <w:r>
        <w:rPr>
          <w:b/>
          <w:bCs/>
        </w:rPr>
        <w:t>4</w:t>
      </w:r>
      <w:r w:rsidRPr="00BE2292">
        <w:rPr>
          <w:b/>
          <w:bCs/>
        </w:rPr>
        <w:t>: Split FG 11-7 into two FGs, one for same-CC monitoring and one for cross-CC monitoring of DCI format 2_4.</w:t>
      </w:r>
    </w:p>
    <w:p w14:paraId="41C501B3" w14:textId="77777777" w:rsidR="00E07E0E" w:rsidRPr="00245A66" w:rsidRDefault="00E07E0E" w:rsidP="007A722C">
      <w:pPr>
        <w:spacing w:after="60"/>
        <w:rPr>
          <w:b/>
          <w:bCs/>
        </w:rPr>
      </w:pPr>
      <w:r w:rsidRPr="00245A66">
        <w:rPr>
          <w:b/>
          <w:bCs/>
        </w:rPr>
        <w:t>Proposal 1</w:t>
      </w:r>
      <w:r>
        <w:rPr>
          <w:b/>
          <w:bCs/>
        </w:rPr>
        <w:t>5</w:t>
      </w:r>
      <w:r w:rsidRPr="00245A66">
        <w:rPr>
          <w:b/>
          <w:bCs/>
        </w:rPr>
        <w:t>: Introduce FG 11-7a.</w:t>
      </w:r>
    </w:p>
    <w:p w14:paraId="312E33F3" w14:textId="77777777" w:rsidR="00E07E0E" w:rsidRPr="00245A66" w:rsidRDefault="00E07E0E" w:rsidP="007A722C">
      <w:pPr>
        <w:spacing w:after="60"/>
        <w:rPr>
          <w:b/>
          <w:bCs/>
        </w:rPr>
      </w:pPr>
      <w:r w:rsidRPr="00245A66">
        <w:rPr>
          <w:b/>
          <w:bCs/>
        </w:rPr>
        <w:t xml:space="preserve">Proposal </w:t>
      </w:r>
      <w:r>
        <w:rPr>
          <w:b/>
          <w:bCs/>
        </w:rPr>
        <w:t>16</w:t>
      </w:r>
      <w:r w:rsidRPr="00245A66">
        <w:rPr>
          <w:b/>
          <w:bCs/>
        </w:rPr>
        <w:t>: Introduce a FG (e.g. 1</w:t>
      </w:r>
      <w:r>
        <w:rPr>
          <w:b/>
          <w:bCs/>
        </w:rPr>
        <w:t>1-7b</w:t>
      </w:r>
      <w:r w:rsidRPr="00245A66">
        <w:rPr>
          <w:b/>
          <w:bCs/>
        </w:rPr>
        <w:t>) that a UE is not expected to be scheduled with a CBG-based HARQ retransmission that does not include the full TB if the initial HARQ transmission was cancelled</w:t>
      </w:r>
      <w:r>
        <w:rPr>
          <w:b/>
          <w:bCs/>
        </w:rPr>
        <w:t xml:space="preserve"> in case of inter-UE cancelation</w:t>
      </w:r>
      <w:r w:rsidRPr="00245A66">
        <w:rPr>
          <w:b/>
          <w:bCs/>
        </w:rPr>
        <w:t>.</w:t>
      </w:r>
    </w:p>
    <w:p w14:paraId="72C33BBE" w14:textId="77777777" w:rsidR="00E07E0E" w:rsidRPr="005F16DC" w:rsidRDefault="00E07E0E" w:rsidP="00E07E0E">
      <w:pPr>
        <w:rPr>
          <w:b/>
          <w:bCs/>
        </w:rPr>
      </w:pPr>
    </w:p>
    <w:p w14:paraId="7C767369" w14:textId="16335F50" w:rsidR="000A1455" w:rsidRDefault="000A1455" w:rsidP="000A1455">
      <w:pPr>
        <w:pStyle w:val="Heading1"/>
      </w:pPr>
      <w:r>
        <w:t>References</w:t>
      </w:r>
    </w:p>
    <w:p w14:paraId="40BCDD00" w14:textId="1054864F" w:rsidR="000A1455" w:rsidRPr="006B7633" w:rsidRDefault="0047366F" w:rsidP="006B7633">
      <w:pPr>
        <w:pStyle w:val="ListParagraph"/>
        <w:numPr>
          <w:ilvl w:val="0"/>
          <w:numId w:val="17"/>
        </w:numPr>
      </w:pPr>
      <w:r w:rsidRPr="006B7633">
        <w:t>R1-2001484, “RAN1 UE features list for Rel-16 NR after RAN1#100-E”, AT&amp;T, NTT DOCOMO, INC., RAN1#100-e, February 2020.</w:t>
      </w:r>
    </w:p>
    <w:p w14:paraId="04D35F1A" w14:textId="77777777" w:rsidR="0047366F" w:rsidRPr="006B7633" w:rsidRDefault="0047366F" w:rsidP="007A722C">
      <w:pPr>
        <w:pStyle w:val="ListParagraph"/>
      </w:pPr>
    </w:p>
    <w:sectPr w:rsidR="0047366F" w:rsidRPr="006B763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9AD8C" w14:textId="77777777" w:rsidR="00C747D7" w:rsidRDefault="00C747D7" w:rsidP="006B7633">
      <w:r>
        <w:separator/>
      </w:r>
    </w:p>
  </w:endnote>
  <w:endnote w:type="continuationSeparator" w:id="0">
    <w:p w14:paraId="38D65732" w14:textId="77777777" w:rsidR="00C747D7" w:rsidRDefault="00C747D7" w:rsidP="006B7633">
      <w:r>
        <w:continuationSeparator/>
      </w:r>
    </w:p>
  </w:endnote>
  <w:endnote w:type="continuationNotice" w:id="1">
    <w:p w14:paraId="3A23ABC8" w14:textId="77777777" w:rsidR="00C747D7" w:rsidRDefault="00C747D7" w:rsidP="006B7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A45DC2" w:rsidRDefault="00A45D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69FAD" w14:textId="77777777" w:rsidR="00C747D7" w:rsidRDefault="00C747D7" w:rsidP="006B7633">
      <w:r>
        <w:separator/>
      </w:r>
    </w:p>
  </w:footnote>
  <w:footnote w:type="continuationSeparator" w:id="0">
    <w:p w14:paraId="0BC07A2D" w14:textId="77777777" w:rsidR="00C747D7" w:rsidRDefault="00C747D7" w:rsidP="006B7633">
      <w:r>
        <w:continuationSeparator/>
      </w:r>
    </w:p>
  </w:footnote>
  <w:footnote w:type="continuationNotice" w:id="1">
    <w:p w14:paraId="313F4447" w14:textId="77777777" w:rsidR="00C747D7" w:rsidRDefault="00C747D7" w:rsidP="006B76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216BC"/>
    <w:multiLevelType w:val="hybridMultilevel"/>
    <w:tmpl w:val="CE66B18E"/>
    <w:lvl w:ilvl="0" w:tplc="D4DC734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85025F"/>
    <w:multiLevelType w:val="hybridMultilevel"/>
    <w:tmpl w:val="F1A0303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F13558"/>
    <w:multiLevelType w:val="hybridMultilevel"/>
    <w:tmpl w:val="8042EE98"/>
    <w:lvl w:ilvl="0" w:tplc="D4DC734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6264F83"/>
    <w:multiLevelType w:val="hybridMultilevel"/>
    <w:tmpl w:val="45309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DC2BCF"/>
    <w:multiLevelType w:val="hybridMultilevel"/>
    <w:tmpl w:val="D15663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2"/>
  </w:num>
  <w:num w:numId="2">
    <w:abstractNumId w:val="9"/>
  </w:num>
  <w:num w:numId="3">
    <w:abstractNumId w:val="10"/>
  </w:num>
  <w:num w:numId="4">
    <w:abstractNumId w:val="6"/>
  </w:num>
  <w:num w:numId="5">
    <w:abstractNumId w:val="11"/>
  </w:num>
  <w:num w:numId="6">
    <w:abstractNumId w:val="15"/>
  </w:num>
  <w:num w:numId="7">
    <w:abstractNumId w:val="8"/>
  </w:num>
  <w:num w:numId="8">
    <w:abstractNumId w:val="13"/>
  </w:num>
  <w:num w:numId="9">
    <w:abstractNumId w:val="2"/>
  </w:num>
  <w:num w:numId="10">
    <w:abstractNumId w:val="20"/>
  </w:num>
  <w:num w:numId="11">
    <w:abstractNumId w:val="1"/>
  </w:num>
  <w:num w:numId="12">
    <w:abstractNumId w:val="5"/>
  </w:num>
  <w:num w:numId="13">
    <w:abstractNumId w:val="4"/>
  </w:num>
  <w:num w:numId="14">
    <w:abstractNumId w:val="16"/>
  </w:num>
  <w:num w:numId="15">
    <w:abstractNumId w:val="22"/>
  </w:num>
  <w:num w:numId="16">
    <w:abstractNumId w:val="19"/>
  </w:num>
  <w:num w:numId="17">
    <w:abstractNumId w:val="14"/>
  </w:num>
  <w:num w:numId="18">
    <w:abstractNumId w:val="3"/>
  </w:num>
  <w:num w:numId="19">
    <w:abstractNumId w:val="7"/>
  </w:num>
  <w:num w:numId="20">
    <w:abstractNumId w:val="18"/>
  </w:num>
  <w:num w:numId="2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4B7"/>
    <w:rsid w:val="0003451D"/>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6961"/>
    <w:rsid w:val="00057117"/>
    <w:rsid w:val="000576A8"/>
    <w:rsid w:val="00057E17"/>
    <w:rsid w:val="00060802"/>
    <w:rsid w:val="0006081F"/>
    <w:rsid w:val="000608BD"/>
    <w:rsid w:val="00061485"/>
    <w:rsid w:val="000616E7"/>
    <w:rsid w:val="000626CA"/>
    <w:rsid w:val="0006389C"/>
    <w:rsid w:val="000638D3"/>
    <w:rsid w:val="0006487E"/>
    <w:rsid w:val="000650C1"/>
    <w:rsid w:val="00065E1A"/>
    <w:rsid w:val="000668B8"/>
    <w:rsid w:val="00066994"/>
    <w:rsid w:val="00067759"/>
    <w:rsid w:val="000679D1"/>
    <w:rsid w:val="00067C00"/>
    <w:rsid w:val="00067F81"/>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5F4"/>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455"/>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B08"/>
    <w:rsid w:val="000C4DA5"/>
    <w:rsid w:val="000C4FA6"/>
    <w:rsid w:val="000C51B3"/>
    <w:rsid w:val="000C67A3"/>
    <w:rsid w:val="000C6C5E"/>
    <w:rsid w:val="000C7530"/>
    <w:rsid w:val="000C7FBF"/>
    <w:rsid w:val="000D0D07"/>
    <w:rsid w:val="000D0DA1"/>
    <w:rsid w:val="000D0DD0"/>
    <w:rsid w:val="000D0EFF"/>
    <w:rsid w:val="000D150C"/>
    <w:rsid w:val="000D17F5"/>
    <w:rsid w:val="000D1F2E"/>
    <w:rsid w:val="000D1F94"/>
    <w:rsid w:val="000D2D4C"/>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1DC"/>
    <w:rsid w:val="001002DA"/>
    <w:rsid w:val="001005FF"/>
    <w:rsid w:val="001009D3"/>
    <w:rsid w:val="00100B06"/>
    <w:rsid w:val="00100D9C"/>
    <w:rsid w:val="00101B2F"/>
    <w:rsid w:val="0010434A"/>
    <w:rsid w:val="001045CC"/>
    <w:rsid w:val="00104D81"/>
    <w:rsid w:val="001062FB"/>
    <w:rsid w:val="001063E6"/>
    <w:rsid w:val="0010678F"/>
    <w:rsid w:val="00106ADB"/>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0F5D"/>
    <w:rsid w:val="00131A54"/>
    <w:rsid w:val="00132225"/>
    <w:rsid w:val="00132603"/>
    <w:rsid w:val="00132FD0"/>
    <w:rsid w:val="00133E1C"/>
    <w:rsid w:val="00133E57"/>
    <w:rsid w:val="001344C0"/>
    <w:rsid w:val="001346FA"/>
    <w:rsid w:val="00135252"/>
    <w:rsid w:val="00135881"/>
    <w:rsid w:val="00135905"/>
    <w:rsid w:val="001363EF"/>
    <w:rsid w:val="00136C56"/>
    <w:rsid w:val="00136EB3"/>
    <w:rsid w:val="00136F62"/>
    <w:rsid w:val="001372E4"/>
    <w:rsid w:val="00137411"/>
    <w:rsid w:val="00137AB5"/>
    <w:rsid w:val="00137F0B"/>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1DE"/>
    <w:rsid w:val="001C7241"/>
    <w:rsid w:val="001C73A8"/>
    <w:rsid w:val="001C7EDE"/>
    <w:rsid w:val="001D1DCC"/>
    <w:rsid w:val="001D1F94"/>
    <w:rsid w:val="001D26FC"/>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D7587"/>
    <w:rsid w:val="001E01F8"/>
    <w:rsid w:val="001E0DF6"/>
    <w:rsid w:val="001E0F8D"/>
    <w:rsid w:val="001E17DD"/>
    <w:rsid w:val="001E2DB2"/>
    <w:rsid w:val="001E4168"/>
    <w:rsid w:val="001E41F8"/>
    <w:rsid w:val="001E44E6"/>
    <w:rsid w:val="001E4FF8"/>
    <w:rsid w:val="001E58DD"/>
    <w:rsid w:val="001E58E2"/>
    <w:rsid w:val="001E6091"/>
    <w:rsid w:val="001E7AED"/>
    <w:rsid w:val="001F044A"/>
    <w:rsid w:val="001F087C"/>
    <w:rsid w:val="001F1025"/>
    <w:rsid w:val="001F19C8"/>
    <w:rsid w:val="001F2689"/>
    <w:rsid w:val="001F3467"/>
    <w:rsid w:val="001F355A"/>
    <w:rsid w:val="001F3916"/>
    <w:rsid w:val="001F3CBD"/>
    <w:rsid w:val="001F3D7C"/>
    <w:rsid w:val="001F46B9"/>
    <w:rsid w:val="001F4CF8"/>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54E"/>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1BFF"/>
    <w:rsid w:val="002224DB"/>
    <w:rsid w:val="00222A63"/>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0D6"/>
    <w:rsid w:val="00232C7C"/>
    <w:rsid w:val="00233C3D"/>
    <w:rsid w:val="00233C9B"/>
    <w:rsid w:val="002352DA"/>
    <w:rsid w:val="00235632"/>
    <w:rsid w:val="00235872"/>
    <w:rsid w:val="00235B27"/>
    <w:rsid w:val="00235BBB"/>
    <w:rsid w:val="00235CD6"/>
    <w:rsid w:val="00235F99"/>
    <w:rsid w:val="0023631C"/>
    <w:rsid w:val="002369E3"/>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99A"/>
    <w:rsid w:val="00276A67"/>
    <w:rsid w:val="00276B58"/>
    <w:rsid w:val="00276BE3"/>
    <w:rsid w:val="0027777C"/>
    <w:rsid w:val="0028003C"/>
    <w:rsid w:val="00280537"/>
    <w:rsid w:val="002805F5"/>
    <w:rsid w:val="00280751"/>
    <w:rsid w:val="002818AE"/>
    <w:rsid w:val="002827AD"/>
    <w:rsid w:val="0028280A"/>
    <w:rsid w:val="00282A55"/>
    <w:rsid w:val="00282AAA"/>
    <w:rsid w:val="00283426"/>
    <w:rsid w:val="00283FA1"/>
    <w:rsid w:val="00284D9D"/>
    <w:rsid w:val="00285265"/>
    <w:rsid w:val="002854D5"/>
    <w:rsid w:val="00285F18"/>
    <w:rsid w:val="00286929"/>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0B17"/>
    <w:rsid w:val="002A17BC"/>
    <w:rsid w:val="002A187E"/>
    <w:rsid w:val="002A1AE5"/>
    <w:rsid w:val="002A1C10"/>
    <w:rsid w:val="002A1D4E"/>
    <w:rsid w:val="002A2397"/>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347"/>
    <w:rsid w:val="002B0D3E"/>
    <w:rsid w:val="002B1373"/>
    <w:rsid w:val="002B1E4E"/>
    <w:rsid w:val="002B24D6"/>
    <w:rsid w:val="002B29F4"/>
    <w:rsid w:val="002B2A75"/>
    <w:rsid w:val="002B2FBC"/>
    <w:rsid w:val="002B33EC"/>
    <w:rsid w:val="002B3CB5"/>
    <w:rsid w:val="002B4256"/>
    <w:rsid w:val="002B46F2"/>
    <w:rsid w:val="002B4C8C"/>
    <w:rsid w:val="002B4D70"/>
    <w:rsid w:val="002B56F8"/>
    <w:rsid w:val="002B5919"/>
    <w:rsid w:val="002B5FE5"/>
    <w:rsid w:val="002B6CA5"/>
    <w:rsid w:val="002B7A92"/>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3B85"/>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A4C"/>
    <w:rsid w:val="002E6EA1"/>
    <w:rsid w:val="002E7691"/>
    <w:rsid w:val="002E791C"/>
    <w:rsid w:val="002E795A"/>
    <w:rsid w:val="002E7CAE"/>
    <w:rsid w:val="002F2771"/>
    <w:rsid w:val="002F37A9"/>
    <w:rsid w:val="002F4597"/>
    <w:rsid w:val="002F459D"/>
    <w:rsid w:val="002F4940"/>
    <w:rsid w:val="002F4EEB"/>
    <w:rsid w:val="002F539B"/>
    <w:rsid w:val="002F5C0D"/>
    <w:rsid w:val="002F6728"/>
    <w:rsid w:val="002F6AD8"/>
    <w:rsid w:val="002F7102"/>
    <w:rsid w:val="002F7A06"/>
    <w:rsid w:val="00300007"/>
    <w:rsid w:val="00300043"/>
    <w:rsid w:val="0030029C"/>
    <w:rsid w:val="00301779"/>
    <w:rsid w:val="00301CE6"/>
    <w:rsid w:val="00301ECA"/>
    <w:rsid w:val="0030256B"/>
    <w:rsid w:val="00302762"/>
    <w:rsid w:val="0030304F"/>
    <w:rsid w:val="00304097"/>
    <w:rsid w:val="0030501F"/>
    <w:rsid w:val="00305075"/>
    <w:rsid w:val="00306F4A"/>
    <w:rsid w:val="00307BA1"/>
    <w:rsid w:val="0031052E"/>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0EAD"/>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66A"/>
    <w:rsid w:val="00335858"/>
    <w:rsid w:val="00335A16"/>
    <w:rsid w:val="00335C1B"/>
    <w:rsid w:val="00335F39"/>
    <w:rsid w:val="00336BDA"/>
    <w:rsid w:val="00337194"/>
    <w:rsid w:val="00337B75"/>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2D0"/>
    <w:rsid w:val="003473CE"/>
    <w:rsid w:val="003477B1"/>
    <w:rsid w:val="00350243"/>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2FC2"/>
    <w:rsid w:val="0036384F"/>
    <w:rsid w:val="00363F7D"/>
    <w:rsid w:val="00363FA0"/>
    <w:rsid w:val="00365CF3"/>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8FF"/>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9F9"/>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0006"/>
    <w:rsid w:val="003C0F89"/>
    <w:rsid w:val="003C11C8"/>
    <w:rsid w:val="003C1905"/>
    <w:rsid w:val="003C1E8B"/>
    <w:rsid w:val="003C221A"/>
    <w:rsid w:val="003C2516"/>
    <w:rsid w:val="003C2702"/>
    <w:rsid w:val="003C4112"/>
    <w:rsid w:val="003C4F5D"/>
    <w:rsid w:val="003C4F86"/>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C8C"/>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1B80"/>
    <w:rsid w:val="00401FC5"/>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2E39"/>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3AC"/>
    <w:rsid w:val="00423C45"/>
    <w:rsid w:val="00424028"/>
    <w:rsid w:val="004241D9"/>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9F6"/>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46F47"/>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66F"/>
    <w:rsid w:val="00473C75"/>
    <w:rsid w:val="00474096"/>
    <w:rsid w:val="004744C0"/>
    <w:rsid w:val="0047556B"/>
    <w:rsid w:val="00475860"/>
    <w:rsid w:val="00475C6C"/>
    <w:rsid w:val="004762C0"/>
    <w:rsid w:val="0047631A"/>
    <w:rsid w:val="004763D1"/>
    <w:rsid w:val="004765C1"/>
    <w:rsid w:val="00476929"/>
    <w:rsid w:val="004772FA"/>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6E8F"/>
    <w:rsid w:val="004B70A5"/>
    <w:rsid w:val="004B7821"/>
    <w:rsid w:val="004B7BFD"/>
    <w:rsid w:val="004B7C0C"/>
    <w:rsid w:val="004B7CA2"/>
    <w:rsid w:val="004B7E05"/>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6541"/>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2F2B"/>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6FAB"/>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38E2"/>
    <w:rsid w:val="00514B37"/>
    <w:rsid w:val="00514CF8"/>
    <w:rsid w:val="00514F6B"/>
    <w:rsid w:val="005150B5"/>
    <w:rsid w:val="005153A7"/>
    <w:rsid w:val="0051595C"/>
    <w:rsid w:val="0051690D"/>
    <w:rsid w:val="00517725"/>
    <w:rsid w:val="005178BC"/>
    <w:rsid w:val="00520146"/>
    <w:rsid w:val="0052017C"/>
    <w:rsid w:val="00520327"/>
    <w:rsid w:val="005207D9"/>
    <w:rsid w:val="00520AF6"/>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2206"/>
    <w:rsid w:val="0054238A"/>
    <w:rsid w:val="00542897"/>
    <w:rsid w:val="0054302C"/>
    <w:rsid w:val="0054355D"/>
    <w:rsid w:val="00543AF9"/>
    <w:rsid w:val="005449A4"/>
    <w:rsid w:val="00545492"/>
    <w:rsid w:val="00545CBE"/>
    <w:rsid w:val="005465AF"/>
    <w:rsid w:val="00546970"/>
    <w:rsid w:val="00546D31"/>
    <w:rsid w:val="00546D5A"/>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05D5"/>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C83"/>
    <w:rsid w:val="00593386"/>
    <w:rsid w:val="0059346F"/>
    <w:rsid w:val="005935A4"/>
    <w:rsid w:val="0059484A"/>
    <w:rsid w:val="005948C2"/>
    <w:rsid w:val="0059525F"/>
    <w:rsid w:val="005955D9"/>
    <w:rsid w:val="00595B60"/>
    <w:rsid w:val="00595DCA"/>
    <w:rsid w:val="00596BF0"/>
    <w:rsid w:val="0059778E"/>
    <w:rsid w:val="0059779B"/>
    <w:rsid w:val="005A0A0F"/>
    <w:rsid w:val="005A193B"/>
    <w:rsid w:val="005A209A"/>
    <w:rsid w:val="005A2941"/>
    <w:rsid w:val="005A2D3E"/>
    <w:rsid w:val="005A2DB9"/>
    <w:rsid w:val="005A31FB"/>
    <w:rsid w:val="005A35E5"/>
    <w:rsid w:val="005A3F97"/>
    <w:rsid w:val="005A4EE2"/>
    <w:rsid w:val="005A519F"/>
    <w:rsid w:val="005A53B7"/>
    <w:rsid w:val="005A5E91"/>
    <w:rsid w:val="005A6354"/>
    <w:rsid w:val="005A646A"/>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9AD"/>
    <w:rsid w:val="005C2D16"/>
    <w:rsid w:val="005C2ED9"/>
    <w:rsid w:val="005C31DE"/>
    <w:rsid w:val="005C33E1"/>
    <w:rsid w:val="005C3B24"/>
    <w:rsid w:val="005C4532"/>
    <w:rsid w:val="005C495F"/>
    <w:rsid w:val="005C54E7"/>
    <w:rsid w:val="005C58D4"/>
    <w:rsid w:val="005C61F6"/>
    <w:rsid w:val="005C63AE"/>
    <w:rsid w:val="005C6D8A"/>
    <w:rsid w:val="005C74FB"/>
    <w:rsid w:val="005D062B"/>
    <w:rsid w:val="005D080A"/>
    <w:rsid w:val="005D0E89"/>
    <w:rsid w:val="005D1602"/>
    <w:rsid w:val="005D1627"/>
    <w:rsid w:val="005D2414"/>
    <w:rsid w:val="005D2963"/>
    <w:rsid w:val="005D304C"/>
    <w:rsid w:val="005D31DE"/>
    <w:rsid w:val="005D382E"/>
    <w:rsid w:val="005D3A41"/>
    <w:rsid w:val="005D472A"/>
    <w:rsid w:val="005D528E"/>
    <w:rsid w:val="005D542C"/>
    <w:rsid w:val="005D5D93"/>
    <w:rsid w:val="005D610B"/>
    <w:rsid w:val="005D72CB"/>
    <w:rsid w:val="005D7561"/>
    <w:rsid w:val="005D775D"/>
    <w:rsid w:val="005E07ED"/>
    <w:rsid w:val="005E1AD0"/>
    <w:rsid w:val="005E20FD"/>
    <w:rsid w:val="005E2259"/>
    <w:rsid w:val="005E3397"/>
    <w:rsid w:val="005E385F"/>
    <w:rsid w:val="005E3DE7"/>
    <w:rsid w:val="005E3EEB"/>
    <w:rsid w:val="005E3F9A"/>
    <w:rsid w:val="005E5197"/>
    <w:rsid w:val="005E53B0"/>
    <w:rsid w:val="005E5B81"/>
    <w:rsid w:val="005E72E7"/>
    <w:rsid w:val="005E755A"/>
    <w:rsid w:val="005E789F"/>
    <w:rsid w:val="005F14A2"/>
    <w:rsid w:val="005F16DC"/>
    <w:rsid w:val="005F19E3"/>
    <w:rsid w:val="005F2A0F"/>
    <w:rsid w:val="005F2CB1"/>
    <w:rsid w:val="005F3025"/>
    <w:rsid w:val="005F306C"/>
    <w:rsid w:val="005F3666"/>
    <w:rsid w:val="005F3A27"/>
    <w:rsid w:val="005F3F78"/>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838"/>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1F9"/>
    <w:rsid w:val="0063337E"/>
    <w:rsid w:val="006336AC"/>
    <w:rsid w:val="00633D83"/>
    <w:rsid w:val="00633DE7"/>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6A3"/>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59EE"/>
    <w:rsid w:val="006868BE"/>
    <w:rsid w:val="00686BEA"/>
    <w:rsid w:val="006874FF"/>
    <w:rsid w:val="0068771A"/>
    <w:rsid w:val="00687B52"/>
    <w:rsid w:val="006906F0"/>
    <w:rsid w:val="00690B32"/>
    <w:rsid w:val="00691D35"/>
    <w:rsid w:val="00692288"/>
    <w:rsid w:val="00692660"/>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633"/>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E7E09"/>
    <w:rsid w:val="006F01B6"/>
    <w:rsid w:val="006F09F5"/>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366"/>
    <w:rsid w:val="007077DC"/>
    <w:rsid w:val="0070796B"/>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8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3F0"/>
    <w:rsid w:val="007356CD"/>
    <w:rsid w:val="00735A69"/>
    <w:rsid w:val="00735B7A"/>
    <w:rsid w:val="007361C8"/>
    <w:rsid w:val="007362A6"/>
    <w:rsid w:val="00736657"/>
    <w:rsid w:val="0073666A"/>
    <w:rsid w:val="00736D7D"/>
    <w:rsid w:val="00737F7B"/>
    <w:rsid w:val="00740E58"/>
    <w:rsid w:val="007429DC"/>
    <w:rsid w:val="00744376"/>
    <w:rsid w:val="007445A0"/>
    <w:rsid w:val="0074524B"/>
    <w:rsid w:val="00745BBC"/>
    <w:rsid w:val="00745C9E"/>
    <w:rsid w:val="00745DAD"/>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052"/>
    <w:rsid w:val="007604B2"/>
    <w:rsid w:val="00760515"/>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1613"/>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A47"/>
    <w:rsid w:val="007A2CF7"/>
    <w:rsid w:val="007A2F5C"/>
    <w:rsid w:val="007A306F"/>
    <w:rsid w:val="007A3472"/>
    <w:rsid w:val="007A3C8F"/>
    <w:rsid w:val="007A4023"/>
    <w:rsid w:val="007A43A6"/>
    <w:rsid w:val="007A4A85"/>
    <w:rsid w:val="007A5274"/>
    <w:rsid w:val="007A5281"/>
    <w:rsid w:val="007A55EF"/>
    <w:rsid w:val="007A58A6"/>
    <w:rsid w:val="007A6600"/>
    <w:rsid w:val="007A722C"/>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730"/>
    <w:rsid w:val="007F49C8"/>
    <w:rsid w:val="007F5D6F"/>
    <w:rsid w:val="007F6B18"/>
    <w:rsid w:val="007F7004"/>
    <w:rsid w:val="00800A59"/>
    <w:rsid w:val="00800FF0"/>
    <w:rsid w:val="00801259"/>
    <w:rsid w:val="008019AB"/>
    <w:rsid w:val="00801AAC"/>
    <w:rsid w:val="0080223B"/>
    <w:rsid w:val="00802E78"/>
    <w:rsid w:val="008034DE"/>
    <w:rsid w:val="00803FAE"/>
    <w:rsid w:val="0080409E"/>
    <w:rsid w:val="00804745"/>
    <w:rsid w:val="0080481B"/>
    <w:rsid w:val="0080503E"/>
    <w:rsid w:val="00805290"/>
    <w:rsid w:val="008052B8"/>
    <w:rsid w:val="0080605F"/>
    <w:rsid w:val="008060AD"/>
    <w:rsid w:val="0080618E"/>
    <w:rsid w:val="00807786"/>
    <w:rsid w:val="00810C88"/>
    <w:rsid w:val="008114EC"/>
    <w:rsid w:val="00811FCB"/>
    <w:rsid w:val="00812E15"/>
    <w:rsid w:val="00812FA4"/>
    <w:rsid w:val="008130E1"/>
    <w:rsid w:val="008130F9"/>
    <w:rsid w:val="008132E5"/>
    <w:rsid w:val="00813436"/>
    <w:rsid w:val="00815273"/>
    <w:rsid w:val="00815659"/>
    <w:rsid w:val="008158D6"/>
    <w:rsid w:val="00815D09"/>
    <w:rsid w:val="008169C4"/>
    <w:rsid w:val="00817196"/>
    <w:rsid w:val="00817A92"/>
    <w:rsid w:val="008200CE"/>
    <w:rsid w:val="00820A73"/>
    <w:rsid w:val="0082124D"/>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336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3203"/>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4ED"/>
    <w:rsid w:val="00895722"/>
    <w:rsid w:val="00895B85"/>
    <w:rsid w:val="008960B7"/>
    <w:rsid w:val="00896A80"/>
    <w:rsid w:val="00897159"/>
    <w:rsid w:val="0089724F"/>
    <w:rsid w:val="008A041D"/>
    <w:rsid w:val="008A1362"/>
    <w:rsid w:val="008A1C20"/>
    <w:rsid w:val="008A21F2"/>
    <w:rsid w:val="008A21FF"/>
    <w:rsid w:val="008A2CE2"/>
    <w:rsid w:val="008A30AC"/>
    <w:rsid w:val="008A3BCB"/>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997"/>
    <w:rsid w:val="008B2D09"/>
    <w:rsid w:val="008B2E71"/>
    <w:rsid w:val="008B3CD5"/>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4F61"/>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AB4"/>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257"/>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0C7"/>
    <w:rsid w:val="009533E3"/>
    <w:rsid w:val="00953454"/>
    <w:rsid w:val="00953920"/>
    <w:rsid w:val="00953D47"/>
    <w:rsid w:val="009545BB"/>
    <w:rsid w:val="00954F4F"/>
    <w:rsid w:val="00955963"/>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1BE6"/>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46D"/>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78"/>
    <w:rsid w:val="009C3480"/>
    <w:rsid w:val="009C403E"/>
    <w:rsid w:val="009C491D"/>
    <w:rsid w:val="009C4B6F"/>
    <w:rsid w:val="009C4D4C"/>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533E"/>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9F7EC0"/>
    <w:rsid w:val="00A00D59"/>
    <w:rsid w:val="00A01189"/>
    <w:rsid w:val="00A0185F"/>
    <w:rsid w:val="00A01D47"/>
    <w:rsid w:val="00A02E5F"/>
    <w:rsid w:val="00A0407B"/>
    <w:rsid w:val="00A048A8"/>
    <w:rsid w:val="00A04921"/>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5DC2"/>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0FD9"/>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3BE"/>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4AA0"/>
    <w:rsid w:val="00A855D4"/>
    <w:rsid w:val="00A862D4"/>
    <w:rsid w:val="00A87355"/>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2B"/>
    <w:rsid w:val="00AB14C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8F8"/>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B1C"/>
    <w:rsid w:val="00AE4D2F"/>
    <w:rsid w:val="00AE4DBA"/>
    <w:rsid w:val="00AE4F07"/>
    <w:rsid w:val="00AE743A"/>
    <w:rsid w:val="00AE79CB"/>
    <w:rsid w:val="00AF08CA"/>
    <w:rsid w:val="00AF0A9E"/>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2A4"/>
    <w:rsid w:val="00B23AE8"/>
    <w:rsid w:val="00B23CC2"/>
    <w:rsid w:val="00B2712A"/>
    <w:rsid w:val="00B2763F"/>
    <w:rsid w:val="00B27853"/>
    <w:rsid w:val="00B27AAC"/>
    <w:rsid w:val="00B302FA"/>
    <w:rsid w:val="00B305D2"/>
    <w:rsid w:val="00B30929"/>
    <w:rsid w:val="00B30C95"/>
    <w:rsid w:val="00B313B4"/>
    <w:rsid w:val="00B31FE9"/>
    <w:rsid w:val="00B32540"/>
    <w:rsid w:val="00B32B61"/>
    <w:rsid w:val="00B32E9F"/>
    <w:rsid w:val="00B338BE"/>
    <w:rsid w:val="00B33EE9"/>
    <w:rsid w:val="00B33F2E"/>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343"/>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10A3"/>
    <w:rsid w:val="00B626E7"/>
    <w:rsid w:val="00B62A69"/>
    <w:rsid w:val="00B62AAA"/>
    <w:rsid w:val="00B62B11"/>
    <w:rsid w:val="00B62B58"/>
    <w:rsid w:val="00B62CB5"/>
    <w:rsid w:val="00B6366E"/>
    <w:rsid w:val="00B64259"/>
    <w:rsid w:val="00B6553E"/>
    <w:rsid w:val="00B658B9"/>
    <w:rsid w:val="00B66345"/>
    <w:rsid w:val="00B664C7"/>
    <w:rsid w:val="00B669B8"/>
    <w:rsid w:val="00B70733"/>
    <w:rsid w:val="00B716B4"/>
    <w:rsid w:val="00B73695"/>
    <w:rsid w:val="00B739F6"/>
    <w:rsid w:val="00B73C35"/>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1BC1"/>
    <w:rsid w:val="00B82151"/>
    <w:rsid w:val="00B82A0B"/>
    <w:rsid w:val="00B82BEB"/>
    <w:rsid w:val="00B84708"/>
    <w:rsid w:val="00B84AF0"/>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13F"/>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0A1"/>
    <w:rsid w:val="00BD48AC"/>
    <w:rsid w:val="00BD4CDD"/>
    <w:rsid w:val="00BD4FA5"/>
    <w:rsid w:val="00BD5F1A"/>
    <w:rsid w:val="00BD619F"/>
    <w:rsid w:val="00BD7650"/>
    <w:rsid w:val="00BD7A8B"/>
    <w:rsid w:val="00BD7F16"/>
    <w:rsid w:val="00BE0ADF"/>
    <w:rsid w:val="00BE0B97"/>
    <w:rsid w:val="00BE0BF1"/>
    <w:rsid w:val="00BE1234"/>
    <w:rsid w:val="00BE1E63"/>
    <w:rsid w:val="00BE1FD4"/>
    <w:rsid w:val="00BE2292"/>
    <w:rsid w:val="00BE2FA6"/>
    <w:rsid w:val="00BE333F"/>
    <w:rsid w:val="00BE3D54"/>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4B1"/>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A99"/>
    <w:rsid w:val="00C30F0B"/>
    <w:rsid w:val="00C30FDC"/>
    <w:rsid w:val="00C34FDD"/>
    <w:rsid w:val="00C35447"/>
    <w:rsid w:val="00C35564"/>
    <w:rsid w:val="00C35AA0"/>
    <w:rsid w:val="00C35C71"/>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47D7"/>
    <w:rsid w:val="00C74BBC"/>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BD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34B"/>
    <w:rsid w:val="00CB6802"/>
    <w:rsid w:val="00CB7170"/>
    <w:rsid w:val="00CB7876"/>
    <w:rsid w:val="00CB7F94"/>
    <w:rsid w:val="00CC0239"/>
    <w:rsid w:val="00CC040E"/>
    <w:rsid w:val="00CC070C"/>
    <w:rsid w:val="00CC0A45"/>
    <w:rsid w:val="00CC111F"/>
    <w:rsid w:val="00CC16FC"/>
    <w:rsid w:val="00CC1FB9"/>
    <w:rsid w:val="00CC2011"/>
    <w:rsid w:val="00CC2716"/>
    <w:rsid w:val="00CC31F0"/>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1E8"/>
    <w:rsid w:val="00CD7877"/>
    <w:rsid w:val="00CE0424"/>
    <w:rsid w:val="00CE182B"/>
    <w:rsid w:val="00CE1CAE"/>
    <w:rsid w:val="00CE24E1"/>
    <w:rsid w:val="00CE2651"/>
    <w:rsid w:val="00CE2852"/>
    <w:rsid w:val="00CE2883"/>
    <w:rsid w:val="00CE2A8A"/>
    <w:rsid w:val="00CE34C7"/>
    <w:rsid w:val="00CE56D0"/>
    <w:rsid w:val="00CE5D4B"/>
    <w:rsid w:val="00CE74E6"/>
    <w:rsid w:val="00CE7561"/>
    <w:rsid w:val="00CE7D63"/>
    <w:rsid w:val="00CE7FFE"/>
    <w:rsid w:val="00CF1354"/>
    <w:rsid w:val="00CF1397"/>
    <w:rsid w:val="00CF27E3"/>
    <w:rsid w:val="00CF2EB9"/>
    <w:rsid w:val="00CF3A80"/>
    <w:rsid w:val="00CF3B1F"/>
    <w:rsid w:val="00CF3BF6"/>
    <w:rsid w:val="00CF41DD"/>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051"/>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913"/>
    <w:rsid w:val="00D15A62"/>
    <w:rsid w:val="00D15AAD"/>
    <w:rsid w:val="00D15D01"/>
    <w:rsid w:val="00D161D8"/>
    <w:rsid w:val="00D165B8"/>
    <w:rsid w:val="00D17B64"/>
    <w:rsid w:val="00D17CE4"/>
    <w:rsid w:val="00D2006E"/>
    <w:rsid w:val="00D20522"/>
    <w:rsid w:val="00D21672"/>
    <w:rsid w:val="00D21F62"/>
    <w:rsid w:val="00D2277F"/>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301"/>
    <w:rsid w:val="00D309CC"/>
    <w:rsid w:val="00D31995"/>
    <w:rsid w:val="00D31B35"/>
    <w:rsid w:val="00D32518"/>
    <w:rsid w:val="00D346B3"/>
    <w:rsid w:val="00D34C1E"/>
    <w:rsid w:val="00D34C5A"/>
    <w:rsid w:val="00D351A4"/>
    <w:rsid w:val="00D35515"/>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B"/>
    <w:rsid w:val="00D4515A"/>
    <w:rsid w:val="00D455F2"/>
    <w:rsid w:val="00D4568D"/>
    <w:rsid w:val="00D4589C"/>
    <w:rsid w:val="00D4619E"/>
    <w:rsid w:val="00D463E2"/>
    <w:rsid w:val="00D47004"/>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57F59"/>
    <w:rsid w:val="00D60C0E"/>
    <w:rsid w:val="00D60E13"/>
    <w:rsid w:val="00D61AF5"/>
    <w:rsid w:val="00D62AC2"/>
    <w:rsid w:val="00D62BBC"/>
    <w:rsid w:val="00D62CD5"/>
    <w:rsid w:val="00D642D1"/>
    <w:rsid w:val="00D6435F"/>
    <w:rsid w:val="00D64936"/>
    <w:rsid w:val="00D64DEB"/>
    <w:rsid w:val="00D652B5"/>
    <w:rsid w:val="00D65BA7"/>
    <w:rsid w:val="00D66155"/>
    <w:rsid w:val="00D66919"/>
    <w:rsid w:val="00D67447"/>
    <w:rsid w:val="00D67C2D"/>
    <w:rsid w:val="00D700C9"/>
    <w:rsid w:val="00D7079A"/>
    <w:rsid w:val="00D70841"/>
    <w:rsid w:val="00D708B0"/>
    <w:rsid w:val="00D70C0E"/>
    <w:rsid w:val="00D7189B"/>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014"/>
    <w:rsid w:val="00D81DFE"/>
    <w:rsid w:val="00D81F78"/>
    <w:rsid w:val="00D8201A"/>
    <w:rsid w:val="00D823C6"/>
    <w:rsid w:val="00D82883"/>
    <w:rsid w:val="00D82E25"/>
    <w:rsid w:val="00D83301"/>
    <w:rsid w:val="00D837A0"/>
    <w:rsid w:val="00D86189"/>
    <w:rsid w:val="00D86267"/>
    <w:rsid w:val="00D86340"/>
    <w:rsid w:val="00D86B71"/>
    <w:rsid w:val="00D86CA3"/>
    <w:rsid w:val="00D87003"/>
    <w:rsid w:val="00D871CE"/>
    <w:rsid w:val="00D8787A"/>
    <w:rsid w:val="00D878A9"/>
    <w:rsid w:val="00D87C65"/>
    <w:rsid w:val="00D9129F"/>
    <w:rsid w:val="00D9196D"/>
    <w:rsid w:val="00D91F53"/>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6A10"/>
    <w:rsid w:val="00DC7AAD"/>
    <w:rsid w:val="00DC7E2E"/>
    <w:rsid w:val="00DD0200"/>
    <w:rsid w:val="00DD072F"/>
    <w:rsid w:val="00DD0A3C"/>
    <w:rsid w:val="00DD0CCA"/>
    <w:rsid w:val="00DD1174"/>
    <w:rsid w:val="00DD162C"/>
    <w:rsid w:val="00DD18FF"/>
    <w:rsid w:val="00DD267E"/>
    <w:rsid w:val="00DD4536"/>
    <w:rsid w:val="00DD5BE2"/>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61CF"/>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81E"/>
    <w:rsid w:val="00E04A56"/>
    <w:rsid w:val="00E04ED7"/>
    <w:rsid w:val="00E0503D"/>
    <w:rsid w:val="00E05B68"/>
    <w:rsid w:val="00E05C62"/>
    <w:rsid w:val="00E0781D"/>
    <w:rsid w:val="00E07E0E"/>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353"/>
    <w:rsid w:val="00E25AE6"/>
    <w:rsid w:val="00E2658B"/>
    <w:rsid w:val="00E30B5A"/>
    <w:rsid w:val="00E30D05"/>
    <w:rsid w:val="00E3123D"/>
    <w:rsid w:val="00E31461"/>
    <w:rsid w:val="00E31D43"/>
    <w:rsid w:val="00E32189"/>
    <w:rsid w:val="00E32608"/>
    <w:rsid w:val="00E32773"/>
    <w:rsid w:val="00E33156"/>
    <w:rsid w:val="00E33656"/>
    <w:rsid w:val="00E33CDD"/>
    <w:rsid w:val="00E34078"/>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084D"/>
    <w:rsid w:val="00E41511"/>
    <w:rsid w:val="00E416C4"/>
    <w:rsid w:val="00E417E5"/>
    <w:rsid w:val="00E421D7"/>
    <w:rsid w:val="00E42775"/>
    <w:rsid w:val="00E4311E"/>
    <w:rsid w:val="00E43D05"/>
    <w:rsid w:val="00E441D6"/>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0F4"/>
    <w:rsid w:val="00E5219D"/>
    <w:rsid w:val="00E52E06"/>
    <w:rsid w:val="00E52E2F"/>
    <w:rsid w:val="00E53B75"/>
    <w:rsid w:val="00E54E3B"/>
    <w:rsid w:val="00E5504C"/>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142"/>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A7FB2"/>
    <w:rsid w:val="00EB046F"/>
    <w:rsid w:val="00EB077B"/>
    <w:rsid w:val="00EB09F3"/>
    <w:rsid w:val="00EB2836"/>
    <w:rsid w:val="00EB3453"/>
    <w:rsid w:val="00EB3BA7"/>
    <w:rsid w:val="00EB3C74"/>
    <w:rsid w:val="00EB3DE6"/>
    <w:rsid w:val="00EB44CC"/>
    <w:rsid w:val="00EB4791"/>
    <w:rsid w:val="00EB4C70"/>
    <w:rsid w:val="00EB4EA2"/>
    <w:rsid w:val="00EB55C0"/>
    <w:rsid w:val="00EB6122"/>
    <w:rsid w:val="00EB68B4"/>
    <w:rsid w:val="00EB75F3"/>
    <w:rsid w:val="00EB7960"/>
    <w:rsid w:val="00EB7CE4"/>
    <w:rsid w:val="00EB7FE7"/>
    <w:rsid w:val="00EC17F7"/>
    <w:rsid w:val="00EC1C4A"/>
    <w:rsid w:val="00EC1E07"/>
    <w:rsid w:val="00EC2360"/>
    <w:rsid w:val="00EC27C6"/>
    <w:rsid w:val="00EC2C02"/>
    <w:rsid w:val="00EC2CE4"/>
    <w:rsid w:val="00EC2FCF"/>
    <w:rsid w:val="00EC4207"/>
    <w:rsid w:val="00EC5653"/>
    <w:rsid w:val="00EC5A31"/>
    <w:rsid w:val="00EC5CEC"/>
    <w:rsid w:val="00EC5F6E"/>
    <w:rsid w:val="00EC60B5"/>
    <w:rsid w:val="00EC6E4D"/>
    <w:rsid w:val="00EC71CE"/>
    <w:rsid w:val="00EC74EA"/>
    <w:rsid w:val="00ED1006"/>
    <w:rsid w:val="00ED15E2"/>
    <w:rsid w:val="00ED15FF"/>
    <w:rsid w:val="00ED1A2C"/>
    <w:rsid w:val="00ED1AEB"/>
    <w:rsid w:val="00ED1BEE"/>
    <w:rsid w:val="00ED23CC"/>
    <w:rsid w:val="00ED3E2F"/>
    <w:rsid w:val="00ED4917"/>
    <w:rsid w:val="00ED4BF3"/>
    <w:rsid w:val="00ED4C85"/>
    <w:rsid w:val="00ED668D"/>
    <w:rsid w:val="00ED6C4B"/>
    <w:rsid w:val="00ED6DF2"/>
    <w:rsid w:val="00ED74C4"/>
    <w:rsid w:val="00ED75A5"/>
    <w:rsid w:val="00ED7799"/>
    <w:rsid w:val="00ED7E54"/>
    <w:rsid w:val="00EE0CA6"/>
    <w:rsid w:val="00EE0E2C"/>
    <w:rsid w:val="00EE294C"/>
    <w:rsid w:val="00EE2BB7"/>
    <w:rsid w:val="00EE3AF2"/>
    <w:rsid w:val="00EE420E"/>
    <w:rsid w:val="00EE4C32"/>
    <w:rsid w:val="00EE583F"/>
    <w:rsid w:val="00EE5A1B"/>
    <w:rsid w:val="00EE60A9"/>
    <w:rsid w:val="00EE6A74"/>
    <w:rsid w:val="00EE71DE"/>
    <w:rsid w:val="00EE7417"/>
    <w:rsid w:val="00EE7ACB"/>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1E07"/>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3F47"/>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3BB"/>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24C"/>
    <w:rsid w:val="00F6599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22C3"/>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588"/>
    <w:rsid w:val="00F8666C"/>
    <w:rsid w:val="00F868F5"/>
    <w:rsid w:val="00F8753C"/>
    <w:rsid w:val="00F875D3"/>
    <w:rsid w:val="00F87ECC"/>
    <w:rsid w:val="00F902FD"/>
    <w:rsid w:val="00F90344"/>
    <w:rsid w:val="00F9056A"/>
    <w:rsid w:val="00F90713"/>
    <w:rsid w:val="00F9085A"/>
    <w:rsid w:val="00F90E77"/>
    <w:rsid w:val="00F90F8D"/>
    <w:rsid w:val="00F9113F"/>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7C3"/>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851"/>
    <w:rsid w:val="00FC4AD0"/>
    <w:rsid w:val="00FC54BD"/>
    <w:rsid w:val="00FC59ED"/>
    <w:rsid w:val="00FC7413"/>
    <w:rsid w:val="00FC7429"/>
    <w:rsid w:val="00FC7653"/>
    <w:rsid w:val="00FC785A"/>
    <w:rsid w:val="00FC7868"/>
    <w:rsid w:val="00FD0499"/>
    <w:rsid w:val="00FD07F6"/>
    <w:rsid w:val="00FD0941"/>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E78C2"/>
    <w:rsid w:val="00FF0BB8"/>
    <w:rsid w:val="00FF0CE1"/>
    <w:rsid w:val="00FF10FD"/>
    <w:rsid w:val="00FF3013"/>
    <w:rsid w:val="00FF42E9"/>
    <w:rsid w:val="00FF45A5"/>
    <w:rsid w:val="00FF4A5C"/>
    <w:rsid w:val="00FF547E"/>
    <w:rsid w:val="00FF5C91"/>
    <w:rsid w:val="00FF5F49"/>
    <w:rsid w:val="00FF6933"/>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B7633"/>
    <w:rPr>
      <w:rFonts w:ascii="Times New Roman" w:hAnsi="Times New Roman"/>
      <w:sz w:val="22"/>
      <w:szCs w:val="24"/>
    </w:rPr>
  </w:style>
  <w:style w:type="paragraph" w:styleId="Heading1">
    <w:name w:val="heading 1"/>
    <w:next w:val="Normal"/>
    <w:link w:val="Heading1Char"/>
    <w:qFormat/>
    <w:rsid w:val="00FB330B"/>
    <w:pPr>
      <w:keepNext/>
      <w:keepLines/>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spacing w:before="120"/>
      <w:outlineLvl w:val="5"/>
    </w:pPr>
    <w:rPr>
      <w:rFonts w:cs="Arial"/>
    </w:rPr>
  </w:style>
  <w:style w:type="paragraph" w:styleId="Heading7">
    <w:name w:val="heading 7"/>
    <w:basedOn w:val="Normal"/>
    <w:next w:val="Normal"/>
    <w:qFormat/>
    <w:rsid w:val="00A52210"/>
    <w:pPr>
      <w:keepNext/>
      <w:keepLines/>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5"/>
      </w:numPr>
    </w:pPr>
  </w:style>
  <w:style w:type="paragraph" w:styleId="ListBullet">
    <w:name w:val="List Bullet"/>
    <w:basedOn w:val="BodyText"/>
    <w:rsid w:val="00A52210"/>
    <w:pPr>
      <w:numPr>
        <w:numId w:val="4"/>
      </w:numPr>
    </w:pPr>
  </w:style>
  <w:style w:type="paragraph" w:styleId="ListBullet3">
    <w:name w:val="List Bullet 3"/>
    <w:basedOn w:val="ListBullet2"/>
    <w:rsid w:val="00A52210"/>
    <w:pPr>
      <w:numPr>
        <w:numId w:val="6"/>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7"/>
      </w:numPr>
    </w:pPr>
  </w:style>
  <w:style w:type="paragraph" w:styleId="ListBullet5">
    <w:name w:val="List Bullet 5"/>
    <w:basedOn w:val="ListBullet4"/>
    <w:rsid w:val="00A52210"/>
    <w:pPr>
      <w:numPr>
        <w:numId w:val="3"/>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1"/>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uiPriority w:val="99"/>
    <w:qFormat/>
    <w:rsid w:val="00A52210"/>
    <w:rPr>
      <w:sz w:val="16"/>
      <w:szCs w:val="16"/>
    </w:rPr>
  </w:style>
  <w:style w:type="paragraph" w:styleId="CommentText">
    <w:name w:val="annotation text"/>
    <w:basedOn w:val="Normal"/>
    <w:link w:val="CommentTextChar"/>
    <w:uiPriority w:val="99"/>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link w:val="B2Char"/>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8"/>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CE34C7"/>
    <w:pPr>
      <w:ind w:left="720"/>
    </w:pPr>
    <w:rPr>
      <w:rFonts w:eastAsia="Calibri"/>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CE34C7"/>
    <w:rPr>
      <w:rFonts w:ascii="Times New Roman" w:eastAsia="Calibri" w:hAnsi="Times New Roman"/>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9"/>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1"/>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0"/>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character" w:customStyle="1" w:styleId="CommentTextChar">
    <w:name w:val="Comment Text Char"/>
    <w:basedOn w:val="DefaultParagraphFont"/>
    <w:link w:val="CommentText"/>
    <w:uiPriority w:val="99"/>
    <w:semiHidden/>
    <w:rsid w:val="00067F81"/>
    <w:rPr>
      <w:rFonts w:ascii="Times New Roman" w:hAnsi="Times New Roman"/>
      <w:sz w:val="24"/>
      <w:szCs w:val="24"/>
    </w:rPr>
  </w:style>
  <w:style w:type="character" w:customStyle="1" w:styleId="B2Char">
    <w:name w:val="B2 Char"/>
    <w:link w:val="B2"/>
    <w:rsid w:val="00AE4B1C"/>
    <w:rPr>
      <w:rFonts w:ascii="Times New Roman" w:hAnsi="Times New Roman"/>
      <w:sz w:val="24"/>
      <w:szCs w:val="24"/>
      <w:lang w:eastAsia="en-US"/>
    </w:rPr>
  </w:style>
  <w:style w:type="character" w:customStyle="1" w:styleId="TALCar">
    <w:name w:val="TAL Car"/>
    <w:basedOn w:val="DefaultParagraphFont"/>
    <w:link w:val="TAL"/>
    <w:qFormat/>
    <w:locked/>
    <w:rsid w:val="006B7633"/>
    <w:rPr>
      <w:rFonts w:ascii="Times New Roman" w:hAnsi="Times New Roman"/>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605280">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561697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C40B9-9C71-8F43-92BB-E67287CC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403</TotalTime>
  <Pages>7</Pages>
  <Words>4057</Words>
  <Characters>23131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Sigen Ye</cp:lastModifiedBy>
  <cp:revision>24</cp:revision>
  <cp:lastPrinted>2008-01-31T16:09:00Z</cp:lastPrinted>
  <dcterms:created xsi:type="dcterms:W3CDTF">2020-04-08T21:10:00Z</dcterms:created>
  <dcterms:modified xsi:type="dcterms:W3CDTF">2020-04-11T03:41:00Z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